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5BBF" w14:textId="3107F052" w:rsidR="00EB1B94" w:rsidRPr="00EA6925" w:rsidRDefault="00EB1B94" w:rsidP="00EB1B94">
      <w:pPr>
        <w:pStyle w:val="CRCoverPage"/>
        <w:tabs>
          <w:tab w:val="right" w:pos="9639"/>
        </w:tabs>
        <w:spacing w:after="0"/>
        <w:rPr>
          <w:b/>
          <w:i/>
          <w:sz w:val="28"/>
          <w:lang w:val="sv-SE"/>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A6925">
        <w:rPr>
          <w:b/>
          <w:sz w:val="24"/>
          <w:lang w:val="sv-SE"/>
        </w:rPr>
        <w:t>3GPP TSG-</w:t>
      </w:r>
      <w:r w:rsidR="00E57960">
        <w:fldChar w:fldCharType="begin"/>
      </w:r>
      <w:r w:rsidR="00E57960" w:rsidRPr="00EA6925">
        <w:rPr>
          <w:lang w:val="sv-SE"/>
        </w:rPr>
        <w:instrText xml:space="preserve"> DOCPROPERTY  TSG/WGRef  \* MERGEFORMAT </w:instrText>
      </w:r>
      <w:r w:rsidR="00E57960">
        <w:fldChar w:fldCharType="separate"/>
      </w:r>
      <w:r w:rsidRPr="00EA6925">
        <w:rPr>
          <w:b/>
          <w:sz w:val="24"/>
          <w:lang w:val="sv-SE"/>
        </w:rPr>
        <w:t>RAN2</w:t>
      </w:r>
      <w:r w:rsidR="00E57960">
        <w:rPr>
          <w:b/>
          <w:noProof/>
          <w:sz w:val="24"/>
        </w:rPr>
        <w:fldChar w:fldCharType="end"/>
      </w:r>
      <w:r w:rsidRPr="00EA6925">
        <w:rPr>
          <w:b/>
          <w:sz w:val="24"/>
          <w:lang w:val="sv-SE"/>
        </w:rPr>
        <w:t>#1</w:t>
      </w:r>
      <w:r w:rsidR="002109F9">
        <w:rPr>
          <w:b/>
          <w:sz w:val="24"/>
          <w:lang w:val="sv-SE"/>
        </w:rPr>
        <w:t>31</w:t>
      </w:r>
      <w:r w:rsidRPr="00EA6925">
        <w:rPr>
          <w:b/>
          <w:i/>
          <w:sz w:val="28"/>
          <w:lang w:val="sv-SE"/>
        </w:rPr>
        <w:tab/>
      </w:r>
      <w:r w:rsidR="00E57960">
        <w:fldChar w:fldCharType="begin"/>
      </w:r>
      <w:r w:rsidR="00E57960" w:rsidRPr="00EA6925">
        <w:rPr>
          <w:lang w:val="sv-SE"/>
        </w:rPr>
        <w:instrText xml:space="preserve"> DOCPROPERTY  Tdoc#  \* MERGEFORMAT </w:instrText>
      </w:r>
      <w:r w:rsidR="00E57960">
        <w:fldChar w:fldCharType="separate"/>
      </w:r>
      <w:r w:rsidRPr="00EA6925">
        <w:rPr>
          <w:b/>
          <w:i/>
          <w:sz w:val="28"/>
          <w:lang w:val="sv-SE"/>
        </w:rPr>
        <w:t>R2-2</w:t>
      </w:r>
      <w:r w:rsidR="00C71886">
        <w:rPr>
          <w:b/>
          <w:i/>
          <w:sz w:val="28"/>
          <w:lang w:val="sv-SE"/>
        </w:rPr>
        <w:t>50</w:t>
      </w:r>
      <w:r w:rsidR="00E105CC">
        <w:rPr>
          <w:b/>
          <w:i/>
          <w:sz w:val="28"/>
          <w:lang w:val="sv-SE"/>
        </w:rPr>
        <w:t>5654</w:t>
      </w:r>
      <w:r w:rsidR="00E91836" w:rsidRPr="00EA6925">
        <w:rPr>
          <w:b/>
          <w:i/>
          <w:sz w:val="28"/>
          <w:lang w:val="sv-SE"/>
        </w:rPr>
        <w:t xml:space="preserve"> </w:t>
      </w:r>
      <w:r w:rsidR="00E57960">
        <w:rPr>
          <w:b/>
          <w:i/>
          <w:noProof/>
          <w:sz w:val="28"/>
        </w:rPr>
        <w:fldChar w:fldCharType="end"/>
      </w:r>
    </w:p>
    <w:p w14:paraId="672A6659" w14:textId="44E3CE90" w:rsidR="00633B27" w:rsidRPr="00800846" w:rsidRDefault="002109F9" w:rsidP="00633B27">
      <w:pPr>
        <w:pStyle w:val="Header"/>
        <w:rPr>
          <w:sz w:val="24"/>
          <w:szCs w:val="24"/>
        </w:rPr>
      </w:pPr>
      <w:r>
        <w:rPr>
          <w:sz w:val="24"/>
          <w:szCs w:val="24"/>
        </w:rPr>
        <w:t>Bengaluru</w:t>
      </w:r>
      <w:r w:rsidR="00AC0D58" w:rsidRPr="00800846">
        <w:rPr>
          <w:sz w:val="24"/>
          <w:szCs w:val="24"/>
        </w:rPr>
        <w:t xml:space="preserve">, </w:t>
      </w:r>
      <w:r>
        <w:rPr>
          <w:sz w:val="24"/>
          <w:szCs w:val="24"/>
        </w:rPr>
        <w:t>India</w:t>
      </w:r>
      <w:r w:rsidR="00AC0D58" w:rsidRPr="00800846">
        <w:rPr>
          <w:sz w:val="24"/>
          <w:szCs w:val="24"/>
        </w:rPr>
        <w:t xml:space="preserve">, </w:t>
      </w:r>
      <w:r>
        <w:rPr>
          <w:sz w:val="24"/>
          <w:szCs w:val="24"/>
        </w:rPr>
        <w:t>August 25-29</w:t>
      </w:r>
      <w:r w:rsidRPr="002109F9">
        <w:rPr>
          <w:sz w:val="24"/>
          <w:szCs w:val="24"/>
          <w:vertAlign w:val="superscript"/>
        </w:rPr>
        <w:t>th</w:t>
      </w:r>
      <w:r w:rsidR="00AC0D58" w:rsidRPr="00800846">
        <w:rPr>
          <w:sz w:val="24"/>
          <w:szCs w:val="24"/>
        </w:rPr>
        <w:t>, 202</w:t>
      </w:r>
      <w:r w:rsidR="00B1493E">
        <w:rPr>
          <w:sz w:val="24"/>
          <w:szCs w:val="24"/>
        </w:rPr>
        <w:t>5</w:t>
      </w:r>
      <w:r w:rsidR="00633B27" w:rsidRPr="00800846">
        <w:rPr>
          <w:rFonts w:eastAsia="MS Mincho" w:cs="Arial"/>
          <w:sz w:val="24"/>
          <w:szCs w:val="24"/>
          <w:lang w:val="en-US" w:eastAsia="en-US"/>
        </w:rPr>
        <w:tab/>
      </w:r>
      <w:r w:rsidR="00BC1399">
        <w:rPr>
          <w:rFonts w:eastAsia="MS Mincho" w:cs="Arial"/>
          <w:sz w:val="24"/>
          <w:szCs w:val="24"/>
          <w:lang w:val="en-US" w:eastAsia="en-US"/>
        </w:rPr>
        <w:t xml:space="preserve"> </w:t>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1D3ECB">
        <w:rPr>
          <w:rFonts w:eastAsia="MS Mincho" w:cs="Arial"/>
          <w:sz w:val="24"/>
          <w:szCs w:val="24"/>
          <w:lang w:val="en-US" w:eastAsia="en-US"/>
        </w:rPr>
        <w:tab/>
      </w:r>
      <w:r w:rsidR="001D3ECB">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43E77AA5"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5F6971" w:rsidRPr="00E105CC">
        <w:rPr>
          <w:rFonts w:ascii="Arial" w:eastAsia="MS Mincho" w:hAnsi="Arial" w:cs="Arial"/>
          <w:b/>
          <w:sz w:val="24"/>
          <w:szCs w:val="24"/>
          <w:lang w:val="en-US" w:eastAsia="en-US"/>
        </w:rPr>
        <w:t>8.3.</w:t>
      </w:r>
      <w:r w:rsidR="00AF31B6" w:rsidRPr="00E105CC">
        <w:rPr>
          <w:rFonts w:ascii="Arial" w:eastAsia="MS Mincho" w:hAnsi="Arial" w:cs="Arial"/>
          <w:b/>
          <w:sz w:val="24"/>
          <w:szCs w:val="24"/>
          <w:lang w:val="en-US" w:eastAsia="en-US"/>
        </w:rPr>
        <w:t>2.3</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414F37B0"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0560DC">
        <w:rPr>
          <w:rFonts w:ascii="Arial" w:eastAsia="MS Mincho" w:hAnsi="Arial" w:cs="Arial"/>
          <w:b/>
          <w:sz w:val="24"/>
          <w:szCs w:val="24"/>
          <w:lang w:val="en-US" w:eastAsia="en-US"/>
        </w:rPr>
        <w:t xml:space="preserve">UE side </w:t>
      </w:r>
      <w:r w:rsidR="00A64835">
        <w:rPr>
          <w:rFonts w:ascii="Arial" w:eastAsia="MS Mincho" w:hAnsi="Arial" w:cs="Arial"/>
          <w:b/>
          <w:sz w:val="24"/>
          <w:szCs w:val="24"/>
          <w:lang w:val="en-US" w:eastAsia="en-US"/>
        </w:rPr>
        <w:t xml:space="preserve">Data collection for </w:t>
      </w:r>
      <w:r w:rsidR="00067B69">
        <w:rPr>
          <w:rFonts w:ascii="Arial" w:eastAsia="MS Mincho" w:hAnsi="Arial" w:cs="Arial"/>
          <w:b/>
          <w:sz w:val="24"/>
          <w:szCs w:val="24"/>
          <w:lang w:val="en-US" w:eastAsia="en-US"/>
        </w:rPr>
        <w:t xml:space="preserve">measurement/ </w:t>
      </w:r>
      <w:r w:rsidR="00A64835">
        <w:rPr>
          <w:rFonts w:ascii="Arial" w:eastAsia="MS Mincho" w:hAnsi="Arial" w:cs="Arial"/>
          <w:b/>
          <w:sz w:val="24"/>
          <w:szCs w:val="24"/>
          <w:lang w:val="en-US" w:eastAsia="en-US"/>
        </w:rPr>
        <w:t>event prediction</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B7506B" w:rsidRDefault="00DD4E7D" w:rsidP="00B7506B">
      <w:pPr>
        <w:pStyle w:val="Heading1"/>
        <w:widowControl w:val="0"/>
        <w:numPr>
          <w:ilvl w:val="0"/>
          <w:numId w:val="12"/>
        </w:numPr>
        <w:ind w:left="432" w:hanging="432"/>
        <w:textAlignment w:val="auto"/>
        <w:rPr>
          <w:rFonts w:eastAsia="Arial"/>
          <w:noProof/>
          <w:lang w:eastAsia="x-none"/>
        </w:rPr>
      </w:pPr>
      <w:bookmarkStart w:id="11" w:name="OLE_LINK1"/>
      <w:bookmarkStart w:id="12" w:name="OLE_LINK2"/>
      <w:r w:rsidRPr="00B7506B">
        <w:rPr>
          <w:rFonts w:eastAsia="Arial"/>
          <w:noProof/>
          <w:lang w:eastAsia="x-none"/>
        </w:rPr>
        <w:t>Introduction</w:t>
      </w:r>
      <w:bookmarkEnd w:id="0"/>
      <w:bookmarkEnd w:id="1"/>
      <w:bookmarkEnd w:id="2"/>
      <w:bookmarkEnd w:id="3"/>
      <w:bookmarkEnd w:id="4"/>
      <w:bookmarkEnd w:id="5"/>
      <w:bookmarkEnd w:id="6"/>
      <w:bookmarkEnd w:id="7"/>
      <w:bookmarkEnd w:id="8"/>
      <w:bookmarkEnd w:id="9"/>
      <w:r w:rsidR="00217C21" w:rsidRPr="00B7506B">
        <w:rPr>
          <w:rFonts w:eastAsia="Arial"/>
          <w:noProof/>
          <w:lang w:eastAsia="x-none"/>
        </w:rPr>
        <w:t xml:space="preserve"> </w:t>
      </w:r>
      <w:bookmarkEnd w:id="10"/>
      <w:bookmarkEnd w:id="11"/>
      <w:bookmarkEnd w:id="12"/>
    </w:p>
    <w:p w14:paraId="640912CA" w14:textId="5FBE95A7" w:rsidR="0034479A" w:rsidRPr="00D75900" w:rsidRDefault="0034479A" w:rsidP="000C1ADE">
      <w:pPr>
        <w:pStyle w:val="Comments"/>
        <w:rPr>
          <w:rFonts w:asciiTheme="minorHAnsi" w:hAnsiTheme="minorHAnsi" w:cstheme="minorHAnsi"/>
          <w:i w:val="0"/>
          <w:iCs/>
          <w:sz w:val="20"/>
          <w:szCs w:val="20"/>
          <w:lang w:val="en-US"/>
        </w:rPr>
      </w:pPr>
      <w:r w:rsidRPr="00D75900">
        <w:rPr>
          <w:rFonts w:asciiTheme="minorHAnsi" w:hAnsiTheme="minorHAnsi" w:cstheme="minorHAnsi"/>
          <w:i w:val="0"/>
          <w:iCs/>
          <w:sz w:val="20"/>
          <w:szCs w:val="20"/>
          <w:lang w:val="en-US"/>
        </w:rPr>
        <w:t>Agreements</w:t>
      </w:r>
      <w:r w:rsidR="004F0D6C" w:rsidRPr="00D75900">
        <w:rPr>
          <w:rFonts w:asciiTheme="minorHAnsi" w:hAnsiTheme="minorHAnsi" w:cstheme="minorHAnsi"/>
          <w:i w:val="0"/>
          <w:iCs/>
          <w:sz w:val="20"/>
          <w:szCs w:val="20"/>
          <w:lang w:val="en-US"/>
        </w:rPr>
        <w:t xml:space="preserve"> for AIML MOB </w:t>
      </w:r>
      <w:r w:rsidR="00067B69" w:rsidRPr="00D75900">
        <w:rPr>
          <w:rFonts w:asciiTheme="minorHAnsi" w:hAnsiTheme="minorHAnsi" w:cstheme="minorHAnsi"/>
          <w:i w:val="0"/>
          <w:iCs/>
          <w:sz w:val="20"/>
          <w:szCs w:val="20"/>
          <w:lang w:val="en-US"/>
        </w:rPr>
        <w:t>regarding data collection</w:t>
      </w:r>
      <w:r w:rsidRPr="00D75900">
        <w:rPr>
          <w:rFonts w:asciiTheme="minorHAnsi" w:hAnsiTheme="minorHAnsi" w:cstheme="minorHAnsi"/>
          <w:i w:val="0"/>
          <w:iCs/>
          <w:sz w:val="20"/>
          <w:szCs w:val="20"/>
          <w:lang w:val="en-US"/>
        </w:rPr>
        <w:t>:</w:t>
      </w:r>
    </w:p>
    <w:p w14:paraId="0B8933C2" w14:textId="338A02CA" w:rsidR="0034479A" w:rsidRPr="00D75900" w:rsidRDefault="00864293" w:rsidP="000C1ADE">
      <w:pPr>
        <w:pStyle w:val="Comments"/>
        <w:rPr>
          <w:rFonts w:asciiTheme="minorHAnsi" w:eastAsia="DengXian" w:hAnsiTheme="minorHAnsi" w:cstheme="minorHAnsi"/>
          <w:i w:val="0"/>
          <w:iCs/>
          <w:sz w:val="20"/>
          <w:szCs w:val="20"/>
          <w:lang w:val="en-US" w:eastAsia="zh-CN"/>
        </w:rPr>
      </w:pPr>
      <w:r w:rsidRPr="00D75900">
        <w:rPr>
          <w:rFonts w:asciiTheme="minorHAnsi" w:eastAsia="DengXian" w:hAnsiTheme="minorHAnsi" w:cstheme="minorHAnsi"/>
          <w:i w:val="0"/>
          <w:iCs/>
          <w:sz w:val="20"/>
          <w:szCs w:val="20"/>
          <w:lang w:val="en-US" w:eastAsia="zh-CN"/>
        </w:rPr>
        <w:t xml:space="preserve">In </w:t>
      </w:r>
      <w:r w:rsidR="00527C69" w:rsidRPr="00D75900">
        <w:rPr>
          <w:rFonts w:asciiTheme="minorHAnsi" w:eastAsia="DengXian" w:hAnsiTheme="minorHAnsi" w:cstheme="minorHAnsi"/>
          <w:i w:val="0"/>
          <w:iCs/>
          <w:sz w:val="20"/>
          <w:szCs w:val="20"/>
          <w:lang w:val="en-US" w:eastAsia="zh-CN"/>
        </w:rPr>
        <w:t>RAN2#129bis:</w:t>
      </w:r>
    </w:p>
    <w:tbl>
      <w:tblPr>
        <w:tblStyle w:val="TableGrid"/>
        <w:tblW w:w="0" w:type="auto"/>
        <w:tblLook w:val="04A0" w:firstRow="1" w:lastRow="0" w:firstColumn="1" w:lastColumn="0" w:noHBand="0" w:noVBand="1"/>
      </w:tblPr>
      <w:tblGrid>
        <w:gridCol w:w="9631"/>
      </w:tblGrid>
      <w:tr w:rsidR="00321A42" w:rsidRPr="00D75900" w14:paraId="0A13D51C" w14:textId="77777777">
        <w:tc>
          <w:tcPr>
            <w:tcW w:w="9631" w:type="dxa"/>
          </w:tcPr>
          <w:p w14:paraId="254F3645" w14:textId="77777777" w:rsidR="00257331" w:rsidRPr="00D75900" w:rsidRDefault="00257331" w:rsidP="00257331">
            <w:pPr>
              <w:pStyle w:val="Comments"/>
              <w:rPr>
                <w:rFonts w:asciiTheme="minorHAnsi" w:eastAsia="DengXian" w:hAnsiTheme="minorHAnsi" w:cstheme="minorHAnsi"/>
                <w:i w:val="0"/>
                <w:iCs/>
                <w:sz w:val="20"/>
                <w:szCs w:val="20"/>
                <w:lang w:val="en-US" w:eastAsia="zh-CN"/>
              </w:rPr>
            </w:pPr>
            <w:r w:rsidRPr="00D75900">
              <w:rPr>
                <w:rFonts w:asciiTheme="minorHAnsi" w:eastAsia="DengXian" w:hAnsiTheme="minorHAnsi" w:cstheme="minorHAnsi"/>
                <w:i w:val="0"/>
                <w:iCs/>
                <w:sz w:val="20"/>
                <w:szCs w:val="20"/>
                <w:lang w:val="en-US" w:eastAsia="zh-CN"/>
              </w:rPr>
              <w:t>2</w:t>
            </w:r>
            <w:r w:rsidRPr="00D75900">
              <w:rPr>
                <w:rFonts w:asciiTheme="minorHAnsi" w:eastAsia="DengXian" w:hAnsiTheme="minorHAnsi" w:cstheme="minorHAnsi"/>
                <w:i w:val="0"/>
                <w:iCs/>
                <w:sz w:val="20"/>
                <w:szCs w:val="20"/>
                <w:lang w:val="en-US" w:eastAsia="zh-CN"/>
              </w:rPr>
              <w:tab/>
              <w:t>For event prediction, UE-sided model, the UE can be configured with event-triggered reporting based on prediction and/or actual measurements.  FFS details</w:t>
            </w:r>
          </w:p>
          <w:p w14:paraId="72AA6F1A" w14:textId="6AE1B521" w:rsidR="00257331" w:rsidRPr="00D75900" w:rsidRDefault="00257331" w:rsidP="00257331">
            <w:pPr>
              <w:pStyle w:val="Comments"/>
              <w:rPr>
                <w:rFonts w:asciiTheme="minorHAnsi" w:eastAsia="DengXian" w:hAnsiTheme="minorHAnsi" w:cstheme="minorHAnsi"/>
                <w:i w:val="0"/>
                <w:iCs/>
                <w:sz w:val="20"/>
                <w:szCs w:val="20"/>
                <w:lang w:val="en-US" w:eastAsia="zh-CN"/>
              </w:rPr>
            </w:pPr>
            <w:r w:rsidRPr="00D75900">
              <w:rPr>
                <w:rFonts w:asciiTheme="minorHAnsi" w:eastAsia="DengXian" w:hAnsiTheme="minorHAnsi" w:cstheme="minorHAnsi"/>
                <w:i w:val="0"/>
                <w:iCs/>
                <w:sz w:val="20"/>
                <w:szCs w:val="20"/>
                <w:lang w:val="en-US" w:eastAsia="zh-CN"/>
              </w:rPr>
              <w:t>3</w:t>
            </w:r>
            <w:r w:rsidRPr="00D75900">
              <w:rPr>
                <w:rFonts w:asciiTheme="minorHAnsi" w:eastAsia="DengXian" w:hAnsiTheme="minorHAnsi" w:cstheme="minorHAnsi"/>
                <w:i w:val="0"/>
                <w:iCs/>
                <w:sz w:val="20"/>
                <w:szCs w:val="20"/>
                <w:lang w:val="en-US" w:eastAsia="zh-CN"/>
              </w:rPr>
              <w:tab/>
              <w:t>Baseline is that this applies to all A1-6 events, unless technical problems are identified.  Baseline quantity is RSRP.</w:t>
            </w:r>
          </w:p>
          <w:p w14:paraId="637E9480" w14:textId="7ECF52DA" w:rsidR="00321A42" w:rsidRPr="00D75900" w:rsidRDefault="00321A42" w:rsidP="000C1ADE">
            <w:pPr>
              <w:pStyle w:val="Comments"/>
              <w:rPr>
                <w:rFonts w:asciiTheme="minorHAnsi" w:eastAsia="DengXian" w:hAnsiTheme="minorHAnsi" w:cstheme="minorHAnsi"/>
                <w:i w:val="0"/>
                <w:iCs/>
                <w:sz w:val="20"/>
                <w:szCs w:val="20"/>
                <w:lang w:val="en-US" w:eastAsia="zh-CN"/>
              </w:rPr>
            </w:pPr>
            <w:r w:rsidRPr="00D75900">
              <w:rPr>
                <w:rFonts w:asciiTheme="minorHAnsi" w:eastAsia="DengXian" w:hAnsiTheme="minorHAnsi" w:cstheme="minorHAnsi"/>
                <w:i w:val="0"/>
                <w:iCs/>
                <w:sz w:val="20"/>
                <w:szCs w:val="20"/>
                <w:lang w:val="en-US" w:eastAsia="zh-CN"/>
              </w:rPr>
              <w:t>4</w:t>
            </w:r>
            <w:r w:rsidRPr="00D75900">
              <w:rPr>
                <w:rFonts w:asciiTheme="minorHAnsi" w:eastAsia="DengXian" w:hAnsiTheme="minorHAnsi" w:cstheme="minorHAnsi"/>
                <w:i w:val="0"/>
                <w:iCs/>
                <w:sz w:val="20"/>
                <w:szCs w:val="20"/>
                <w:lang w:val="en-US" w:eastAsia="zh-CN"/>
              </w:rPr>
              <w:tab/>
              <w:t>As a baseline, use the AI ML PHY NW-side data collection procedures, configuration and reporting framework.</w:t>
            </w:r>
          </w:p>
        </w:tc>
      </w:tr>
    </w:tbl>
    <w:p w14:paraId="03E4D76B" w14:textId="77777777" w:rsidR="00527C69" w:rsidRPr="00D75900" w:rsidRDefault="00527C69" w:rsidP="000C1ADE">
      <w:pPr>
        <w:pStyle w:val="Comments"/>
        <w:rPr>
          <w:rFonts w:asciiTheme="minorHAnsi" w:eastAsia="DengXian" w:hAnsiTheme="minorHAnsi" w:cstheme="minorHAnsi"/>
          <w:i w:val="0"/>
          <w:iCs/>
          <w:sz w:val="20"/>
          <w:szCs w:val="20"/>
          <w:lang w:val="en-US" w:eastAsia="zh-CN"/>
        </w:rPr>
      </w:pPr>
    </w:p>
    <w:p w14:paraId="0FF01146" w14:textId="36C1A388" w:rsidR="0034479A" w:rsidRPr="00D75900" w:rsidRDefault="004F5BFA" w:rsidP="000C1ADE">
      <w:pPr>
        <w:pStyle w:val="Comments"/>
        <w:rPr>
          <w:rFonts w:asciiTheme="minorHAnsi" w:eastAsia="DengXian" w:hAnsiTheme="minorHAnsi" w:cstheme="minorHAnsi"/>
          <w:i w:val="0"/>
          <w:iCs/>
          <w:sz w:val="20"/>
          <w:szCs w:val="20"/>
          <w:lang w:val="en-US" w:eastAsia="zh-CN"/>
        </w:rPr>
      </w:pPr>
      <w:r w:rsidRPr="00D75900">
        <w:rPr>
          <w:rFonts w:asciiTheme="minorHAnsi" w:eastAsia="DengXian" w:hAnsiTheme="minorHAnsi" w:cstheme="minorHAnsi"/>
          <w:i w:val="0"/>
          <w:iCs/>
          <w:sz w:val="20"/>
          <w:szCs w:val="20"/>
          <w:lang w:val="en-US" w:eastAsia="zh-CN"/>
        </w:rPr>
        <w:t>In RAN2#130:</w:t>
      </w:r>
    </w:p>
    <w:tbl>
      <w:tblPr>
        <w:tblStyle w:val="TableGrid"/>
        <w:tblW w:w="0" w:type="auto"/>
        <w:tblLook w:val="04A0" w:firstRow="1" w:lastRow="0" w:firstColumn="1" w:lastColumn="0" w:noHBand="0" w:noVBand="1"/>
      </w:tblPr>
      <w:tblGrid>
        <w:gridCol w:w="9631"/>
      </w:tblGrid>
      <w:tr w:rsidR="004F5BFA" w:rsidRPr="00D75900" w14:paraId="39E17B49" w14:textId="77777777">
        <w:tc>
          <w:tcPr>
            <w:tcW w:w="9631" w:type="dxa"/>
          </w:tcPr>
          <w:p w14:paraId="5B5F1E6A" w14:textId="68021061" w:rsidR="008D2BE4" w:rsidRPr="00D75900" w:rsidRDefault="008D2BE4" w:rsidP="00487147">
            <w:pPr>
              <w:pStyle w:val="Comments"/>
              <w:rPr>
                <w:rFonts w:asciiTheme="minorHAnsi" w:eastAsia="DengXian" w:hAnsiTheme="minorHAnsi" w:cstheme="minorHAnsi"/>
                <w:i w:val="0"/>
                <w:iCs/>
                <w:sz w:val="20"/>
                <w:szCs w:val="20"/>
                <w:lang w:eastAsia="zh-CN"/>
              </w:rPr>
            </w:pPr>
            <w:r w:rsidRPr="00D75900">
              <w:rPr>
                <w:rFonts w:asciiTheme="minorHAnsi" w:eastAsia="DengXian" w:hAnsiTheme="minorHAnsi" w:cstheme="minorHAnsi"/>
                <w:i w:val="0"/>
                <w:iCs/>
                <w:sz w:val="20"/>
                <w:szCs w:val="20"/>
                <w:lang w:eastAsia="zh-CN"/>
              </w:rPr>
              <w:t>For the collection of data for the training of a network-sided model for RRM measurement prediction:</w:t>
            </w:r>
          </w:p>
          <w:p w14:paraId="10C61FC2" w14:textId="77777777" w:rsidR="005B7AD9" w:rsidRPr="00D75900" w:rsidRDefault="005B7AD9" w:rsidP="005B7AD9">
            <w:pPr>
              <w:pStyle w:val="Comments"/>
              <w:rPr>
                <w:rFonts w:asciiTheme="minorHAnsi" w:eastAsia="DengXian" w:hAnsiTheme="minorHAnsi" w:cstheme="minorHAnsi"/>
                <w:i w:val="0"/>
                <w:iCs/>
                <w:sz w:val="20"/>
                <w:szCs w:val="20"/>
                <w:lang w:eastAsia="zh-CN"/>
              </w:rPr>
            </w:pPr>
            <w:r w:rsidRPr="00D75900">
              <w:rPr>
                <w:rFonts w:asciiTheme="minorHAnsi" w:eastAsia="DengXian" w:hAnsiTheme="minorHAnsi" w:cstheme="minorHAnsi"/>
                <w:i w:val="0"/>
                <w:iCs/>
                <w:sz w:val="20"/>
                <w:szCs w:val="20"/>
                <w:lang w:eastAsia="zh-CN"/>
              </w:rPr>
              <w:t>a)</w:t>
            </w:r>
            <w:r w:rsidRPr="00D75900">
              <w:rPr>
                <w:rFonts w:asciiTheme="minorHAnsi" w:eastAsia="DengXian" w:hAnsiTheme="minorHAnsi" w:cstheme="minorHAnsi"/>
                <w:i w:val="0"/>
                <w:iCs/>
                <w:sz w:val="20"/>
                <w:szCs w:val="20"/>
                <w:lang w:eastAsia="zh-CN"/>
              </w:rPr>
              <w:tab/>
              <w:t>UE can be configured to log, at a certain logging periodicity, one or more of the following:</w:t>
            </w:r>
          </w:p>
          <w:p w14:paraId="1BBD2248" w14:textId="77777777" w:rsidR="005B7AD9" w:rsidRPr="00D75900" w:rsidRDefault="005B7AD9" w:rsidP="005B7AD9">
            <w:pPr>
              <w:pStyle w:val="Comments"/>
              <w:rPr>
                <w:rFonts w:asciiTheme="minorHAnsi" w:eastAsia="DengXian" w:hAnsiTheme="minorHAnsi" w:cstheme="minorHAnsi"/>
                <w:i w:val="0"/>
                <w:iCs/>
                <w:sz w:val="20"/>
                <w:szCs w:val="20"/>
                <w:lang w:eastAsia="zh-CN"/>
              </w:rPr>
            </w:pPr>
            <w:r w:rsidRPr="00D75900">
              <w:rPr>
                <w:rFonts w:asciiTheme="minorHAnsi" w:eastAsia="DengXian" w:hAnsiTheme="minorHAnsi" w:cstheme="minorHAnsi"/>
                <w:i w:val="0"/>
                <w:iCs/>
                <w:sz w:val="20"/>
                <w:szCs w:val="20"/>
                <w:lang w:eastAsia="zh-CN"/>
              </w:rPr>
              <w:t>-</w:t>
            </w:r>
            <w:r w:rsidRPr="00D75900">
              <w:rPr>
                <w:rFonts w:asciiTheme="minorHAnsi" w:eastAsia="DengXian" w:hAnsiTheme="minorHAnsi" w:cstheme="minorHAnsi"/>
                <w:i w:val="0"/>
                <w:iCs/>
                <w:sz w:val="20"/>
                <w:szCs w:val="20"/>
                <w:lang w:eastAsia="zh-CN"/>
              </w:rPr>
              <w:tab/>
              <w:t xml:space="preserve">L3 cell level measurements, </w:t>
            </w:r>
          </w:p>
          <w:p w14:paraId="41D8DE9A" w14:textId="77777777" w:rsidR="005B7AD9" w:rsidRPr="00D75900" w:rsidRDefault="005B7AD9" w:rsidP="005B7AD9">
            <w:pPr>
              <w:pStyle w:val="Comments"/>
              <w:rPr>
                <w:rFonts w:asciiTheme="minorHAnsi" w:eastAsia="DengXian" w:hAnsiTheme="minorHAnsi" w:cstheme="minorHAnsi"/>
                <w:i w:val="0"/>
                <w:iCs/>
                <w:sz w:val="20"/>
                <w:szCs w:val="20"/>
                <w:lang w:eastAsia="zh-CN"/>
              </w:rPr>
            </w:pPr>
            <w:r w:rsidRPr="00D75900">
              <w:rPr>
                <w:rFonts w:asciiTheme="minorHAnsi" w:eastAsia="DengXian" w:hAnsiTheme="minorHAnsi" w:cstheme="minorHAnsi"/>
                <w:i w:val="0"/>
                <w:iCs/>
                <w:sz w:val="20"/>
                <w:szCs w:val="20"/>
                <w:lang w:eastAsia="zh-CN"/>
              </w:rPr>
              <w:t>-</w:t>
            </w:r>
            <w:r w:rsidRPr="00D75900">
              <w:rPr>
                <w:rFonts w:asciiTheme="minorHAnsi" w:eastAsia="DengXian" w:hAnsiTheme="minorHAnsi" w:cstheme="minorHAnsi"/>
                <w:i w:val="0"/>
                <w:iCs/>
                <w:sz w:val="20"/>
                <w:szCs w:val="20"/>
                <w:lang w:eastAsia="zh-CN"/>
              </w:rPr>
              <w:tab/>
              <w:t>L3 beam level measurements,</w:t>
            </w:r>
          </w:p>
          <w:p w14:paraId="37E0877F" w14:textId="77777777" w:rsidR="005B7AD9" w:rsidRPr="00D75900" w:rsidRDefault="005B7AD9" w:rsidP="005B7AD9">
            <w:pPr>
              <w:pStyle w:val="Comments"/>
              <w:rPr>
                <w:rFonts w:asciiTheme="minorHAnsi" w:eastAsia="DengXian" w:hAnsiTheme="minorHAnsi" w:cstheme="minorHAnsi"/>
                <w:i w:val="0"/>
                <w:iCs/>
                <w:sz w:val="20"/>
                <w:szCs w:val="20"/>
                <w:lang w:eastAsia="zh-CN"/>
              </w:rPr>
            </w:pPr>
            <w:r w:rsidRPr="00D75900">
              <w:rPr>
                <w:rFonts w:asciiTheme="minorHAnsi" w:eastAsia="DengXian" w:hAnsiTheme="minorHAnsi" w:cstheme="minorHAnsi"/>
                <w:i w:val="0"/>
                <w:iCs/>
                <w:sz w:val="20"/>
                <w:szCs w:val="20"/>
                <w:lang w:eastAsia="zh-CN"/>
              </w:rPr>
              <w:t>-</w:t>
            </w:r>
            <w:r w:rsidRPr="00D75900">
              <w:rPr>
                <w:rFonts w:asciiTheme="minorHAnsi" w:eastAsia="DengXian" w:hAnsiTheme="minorHAnsi" w:cstheme="minorHAnsi"/>
                <w:i w:val="0"/>
                <w:iCs/>
                <w:sz w:val="20"/>
                <w:szCs w:val="20"/>
                <w:lang w:eastAsia="zh-CN"/>
              </w:rPr>
              <w:tab/>
              <w:t>L1-filtered beam level measurements (if sub-case 1 and 3 is supported)</w:t>
            </w:r>
          </w:p>
          <w:p w14:paraId="3BBAECE7" w14:textId="77777777" w:rsidR="005B7AD9" w:rsidRPr="00D75900" w:rsidRDefault="005B7AD9" w:rsidP="005B7AD9">
            <w:pPr>
              <w:pStyle w:val="Comments"/>
              <w:rPr>
                <w:rFonts w:asciiTheme="minorHAnsi" w:eastAsia="DengXian" w:hAnsiTheme="minorHAnsi" w:cstheme="minorHAnsi"/>
                <w:i w:val="0"/>
                <w:iCs/>
                <w:sz w:val="20"/>
                <w:szCs w:val="20"/>
                <w:lang w:eastAsia="zh-CN"/>
              </w:rPr>
            </w:pPr>
            <w:r w:rsidRPr="00D75900">
              <w:rPr>
                <w:rFonts w:asciiTheme="minorHAnsi" w:eastAsia="DengXian" w:hAnsiTheme="minorHAnsi" w:cstheme="minorHAnsi"/>
                <w:i w:val="0"/>
                <w:iCs/>
                <w:sz w:val="20"/>
                <w:szCs w:val="20"/>
                <w:lang w:eastAsia="zh-CN"/>
              </w:rPr>
              <w:t>-</w:t>
            </w:r>
            <w:r w:rsidRPr="00D75900">
              <w:rPr>
                <w:rFonts w:asciiTheme="minorHAnsi" w:eastAsia="DengXian" w:hAnsiTheme="minorHAnsi" w:cstheme="minorHAnsi"/>
                <w:i w:val="0"/>
                <w:iCs/>
                <w:sz w:val="20"/>
                <w:szCs w:val="20"/>
                <w:lang w:eastAsia="zh-CN"/>
              </w:rPr>
              <w:tab/>
              <w:t>Cell ID (FFS CGI of serving cell.  If CGI is unavailable, or for neighboring cells the UE logs PCI-ARFCN as a fallback)</w:t>
            </w:r>
          </w:p>
          <w:p w14:paraId="0D1F24A0" w14:textId="77777777" w:rsidR="005B7AD9" w:rsidRPr="00D75900" w:rsidRDefault="005B7AD9" w:rsidP="005B7AD9">
            <w:pPr>
              <w:pStyle w:val="Comments"/>
              <w:rPr>
                <w:rFonts w:asciiTheme="minorHAnsi" w:eastAsia="DengXian" w:hAnsiTheme="minorHAnsi" w:cstheme="minorHAnsi"/>
                <w:i w:val="0"/>
                <w:iCs/>
                <w:sz w:val="20"/>
                <w:szCs w:val="20"/>
                <w:lang w:eastAsia="zh-CN"/>
              </w:rPr>
            </w:pPr>
            <w:r w:rsidRPr="00D75900">
              <w:rPr>
                <w:rFonts w:asciiTheme="minorHAnsi" w:eastAsia="DengXian" w:hAnsiTheme="minorHAnsi" w:cstheme="minorHAnsi"/>
                <w:i w:val="0"/>
                <w:iCs/>
                <w:sz w:val="20"/>
                <w:szCs w:val="20"/>
                <w:lang w:eastAsia="zh-CN"/>
              </w:rPr>
              <w:t>-</w:t>
            </w:r>
            <w:r w:rsidRPr="00D75900">
              <w:rPr>
                <w:rFonts w:asciiTheme="minorHAnsi" w:eastAsia="DengXian" w:hAnsiTheme="minorHAnsi" w:cstheme="minorHAnsi"/>
                <w:i w:val="0"/>
                <w:iCs/>
                <w:sz w:val="20"/>
                <w:szCs w:val="20"/>
                <w:lang w:eastAsia="zh-CN"/>
              </w:rPr>
              <w:tab/>
              <w:t xml:space="preserve">Time info (if as agreed by AI/ML and/or if needed) </w:t>
            </w:r>
          </w:p>
          <w:p w14:paraId="6B0FE2B5" w14:textId="7ECCC545" w:rsidR="00821B4C" w:rsidRPr="00D75900" w:rsidRDefault="005B7AD9" w:rsidP="005B7AD9">
            <w:pPr>
              <w:pStyle w:val="Comments"/>
              <w:rPr>
                <w:rFonts w:asciiTheme="minorHAnsi" w:eastAsia="DengXian" w:hAnsiTheme="minorHAnsi" w:cstheme="minorHAnsi"/>
                <w:i w:val="0"/>
                <w:iCs/>
                <w:sz w:val="20"/>
                <w:szCs w:val="20"/>
                <w:lang w:eastAsia="zh-CN"/>
              </w:rPr>
            </w:pPr>
            <w:r w:rsidRPr="00D75900">
              <w:rPr>
                <w:rFonts w:asciiTheme="minorHAnsi" w:eastAsia="DengXian" w:hAnsiTheme="minorHAnsi" w:cstheme="minorHAnsi"/>
                <w:i w:val="0"/>
                <w:iCs/>
                <w:sz w:val="20"/>
                <w:szCs w:val="20"/>
                <w:lang w:eastAsia="zh-CN"/>
              </w:rPr>
              <w:t>b)</w:t>
            </w:r>
            <w:r w:rsidRPr="00D75900">
              <w:rPr>
                <w:rFonts w:asciiTheme="minorHAnsi" w:eastAsia="DengXian" w:hAnsiTheme="minorHAnsi" w:cstheme="minorHAnsi"/>
                <w:i w:val="0"/>
                <w:iCs/>
                <w:sz w:val="20"/>
                <w:szCs w:val="20"/>
                <w:lang w:eastAsia="zh-CN"/>
              </w:rPr>
              <w:tab/>
              <w:t>The UE configuration is provided via the RRM measurement framework. Whether we reuse existing measconfig structure or we need a separate data logging configuration is for WI phase.   Required enhancements are FFS.</w:t>
            </w:r>
          </w:p>
          <w:p w14:paraId="013D1361" w14:textId="16BC92F9" w:rsidR="00487147" w:rsidRPr="00D75900" w:rsidRDefault="00487147" w:rsidP="00487147">
            <w:pPr>
              <w:pStyle w:val="Comments"/>
              <w:rPr>
                <w:rFonts w:asciiTheme="minorHAnsi" w:eastAsia="DengXian" w:hAnsiTheme="minorHAnsi" w:cstheme="minorHAnsi"/>
                <w:i w:val="0"/>
                <w:iCs/>
                <w:sz w:val="20"/>
                <w:szCs w:val="20"/>
                <w:lang w:val="en-US" w:eastAsia="zh-CN"/>
              </w:rPr>
            </w:pPr>
            <w:r w:rsidRPr="00D75900">
              <w:rPr>
                <w:rFonts w:asciiTheme="minorHAnsi" w:eastAsia="DengXian" w:hAnsiTheme="minorHAnsi" w:cstheme="minorHAnsi"/>
                <w:i w:val="0"/>
                <w:iCs/>
                <w:sz w:val="20"/>
                <w:szCs w:val="20"/>
                <w:lang w:val="en-US" w:eastAsia="zh-CN"/>
              </w:rPr>
              <w:t>g)</w:t>
            </w:r>
            <w:r w:rsidRPr="00D75900">
              <w:rPr>
                <w:rFonts w:asciiTheme="minorHAnsi" w:eastAsia="DengXian" w:hAnsiTheme="minorHAnsi" w:cstheme="minorHAnsi"/>
                <w:i w:val="0"/>
                <w:iCs/>
                <w:sz w:val="20"/>
                <w:szCs w:val="20"/>
                <w:lang w:val="en-US" w:eastAsia="zh-CN"/>
              </w:rPr>
              <w:tab/>
              <w:t>The UE sends the collected data upon explicit/on-demand request from the network (using UEInformationRequest/Response signaling)</w:t>
            </w:r>
          </w:p>
          <w:p w14:paraId="1F1D1A47" w14:textId="77777777" w:rsidR="00487147" w:rsidRPr="00D75900" w:rsidRDefault="00487147" w:rsidP="00487147">
            <w:pPr>
              <w:pStyle w:val="Comments"/>
              <w:rPr>
                <w:rFonts w:asciiTheme="minorHAnsi" w:eastAsia="DengXian" w:hAnsiTheme="minorHAnsi" w:cstheme="minorHAnsi"/>
                <w:i w:val="0"/>
                <w:iCs/>
                <w:sz w:val="20"/>
                <w:szCs w:val="20"/>
                <w:lang w:val="en-US" w:eastAsia="zh-CN"/>
              </w:rPr>
            </w:pPr>
            <w:r w:rsidRPr="00D75900">
              <w:rPr>
                <w:rFonts w:asciiTheme="minorHAnsi" w:eastAsia="DengXian" w:hAnsiTheme="minorHAnsi" w:cstheme="minorHAnsi"/>
                <w:i w:val="0"/>
                <w:iCs/>
                <w:sz w:val="20"/>
                <w:szCs w:val="20"/>
                <w:lang w:val="en-US" w:eastAsia="zh-CN"/>
              </w:rPr>
              <w:t>h)</w:t>
            </w:r>
            <w:r w:rsidRPr="00D75900">
              <w:rPr>
                <w:rFonts w:asciiTheme="minorHAnsi" w:eastAsia="DengXian" w:hAnsiTheme="minorHAnsi" w:cstheme="minorHAnsi"/>
                <w:i w:val="0"/>
                <w:iCs/>
                <w:sz w:val="20"/>
                <w:szCs w:val="20"/>
                <w:lang w:val="en-US" w:eastAsia="zh-CN"/>
              </w:rPr>
              <w:tab/>
              <w:t>The UE keeps the collected data upon HO, unless explicitly indicated to release it by the network (e.g., during HO).</w:t>
            </w:r>
          </w:p>
          <w:p w14:paraId="2F97832C" w14:textId="77777777" w:rsidR="004F5BFA" w:rsidRPr="00D75900" w:rsidRDefault="00487147" w:rsidP="00487147">
            <w:pPr>
              <w:pStyle w:val="Comments"/>
              <w:rPr>
                <w:rFonts w:asciiTheme="minorHAnsi" w:eastAsia="DengXian" w:hAnsiTheme="minorHAnsi" w:cstheme="minorHAnsi"/>
                <w:i w:val="0"/>
                <w:iCs/>
                <w:sz w:val="20"/>
                <w:szCs w:val="20"/>
                <w:lang w:val="en-US" w:eastAsia="zh-CN"/>
              </w:rPr>
            </w:pPr>
            <w:r w:rsidRPr="00D75900">
              <w:rPr>
                <w:rFonts w:asciiTheme="minorHAnsi" w:eastAsia="DengXian" w:hAnsiTheme="minorHAnsi" w:cstheme="minorHAnsi"/>
                <w:i w:val="0"/>
                <w:iCs/>
                <w:sz w:val="20"/>
                <w:szCs w:val="20"/>
                <w:lang w:val="en-US" w:eastAsia="zh-CN"/>
              </w:rPr>
              <w:t>i)</w:t>
            </w:r>
            <w:r w:rsidRPr="00D75900">
              <w:rPr>
                <w:rFonts w:asciiTheme="minorHAnsi" w:eastAsia="DengXian" w:hAnsiTheme="minorHAnsi" w:cstheme="minorHAnsi"/>
                <w:i w:val="0"/>
                <w:iCs/>
                <w:sz w:val="20"/>
                <w:szCs w:val="20"/>
                <w:lang w:val="en-US" w:eastAsia="zh-CN"/>
              </w:rPr>
              <w:tab/>
              <w:t>The UE releases the collected data upon transitioning to IDLE/INACTIVE</w:t>
            </w:r>
          </w:p>
          <w:p w14:paraId="2E0CBDFE" w14:textId="778217AB" w:rsidR="008C1CD1" w:rsidRPr="00D75900" w:rsidRDefault="008C1CD1" w:rsidP="00487147">
            <w:pPr>
              <w:pStyle w:val="Comments"/>
              <w:rPr>
                <w:rFonts w:asciiTheme="minorHAnsi" w:eastAsia="DengXian" w:hAnsiTheme="minorHAnsi" w:cstheme="minorHAnsi"/>
                <w:i w:val="0"/>
                <w:iCs/>
                <w:sz w:val="20"/>
                <w:szCs w:val="20"/>
                <w:lang w:val="en-US" w:eastAsia="zh-CN"/>
              </w:rPr>
            </w:pPr>
            <w:r w:rsidRPr="00D75900">
              <w:rPr>
                <w:rFonts w:asciiTheme="minorHAnsi" w:eastAsia="DengXian" w:hAnsiTheme="minorHAnsi" w:cstheme="minorHAnsi"/>
                <w:i w:val="0"/>
                <w:iCs/>
                <w:sz w:val="20"/>
                <w:szCs w:val="20"/>
                <w:lang w:val="en-US" w:eastAsia="zh-CN"/>
              </w:rPr>
              <w:t>For UE sided data collection – use AI/ML PHY request/configuration framework as baseline.  FFS enhancements/or differences</w:t>
            </w:r>
          </w:p>
        </w:tc>
      </w:tr>
    </w:tbl>
    <w:p w14:paraId="0B81803F" w14:textId="77777777" w:rsidR="004F5BFA" w:rsidRPr="00D75900" w:rsidRDefault="004F5BFA" w:rsidP="000C1ADE">
      <w:pPr>
        <w:pStyle w:val="Comments"/>
        <w:rPr>
          <w:rFonts w:asciiTheme="minorHAnsi" w:eastAsia="DengXian" w:hAnsiTheme="minorHAnsi" w:cstheme="minorHAnsi"/>
          <w:i w:val="0"/>
          <w:iCs/>
          <w:sz w:val="20"/>
          <w:szCs w:val="20"/>
          <w:lang w:val="en-US" w:eastAsia="zh-CN"/>
        </w:rPr>
      </w:pPr>
    </w:p>
    <w:p w14:paraId="52EE9D24" w14:textId="77777777" w:rsidR="0034479A" w:rsidRPr="00D75900" w:rsidRDefault="0034479A" w:rsidP="000C1ADE">
      <w:pPr>
        <w:pStyle w:val="Comments"/>
        <w:rPr>
          <w:rFonts w:asciiTheme="minorHAnsi" w:hAnsiTheme="minorHAnsi" w:cstheme="minorHAnsi"/>
          <w:i w:val="0"/>
          <w:iCs/>
          <w:sz w:val="20"/>
          <w:szCs w:val="20"/>
          <w:lang w:val="en-US"/>
        </w:rPr>
      </w:pPr>
    </w:p>
    <w:p w14:paraId="00E2EB5B" w14:textId="165C3CD5" w:rsidR="000C1ADE" w:rsidRPr="00D3246E" w:rsidRDefault="00FD6CFB" w:rsidP="000C1ADE">
      <w:pPr>
        <w:jc w:val="both"/>
        <w:rPr>
          <w:rFonts w:eastAsia="SimSun"/>
          <w:iCs/>
          <w:lang w:val="en-US"/>
        </w:rPr>
      </w:pPr>
      <w:r w:rsidRPr="00D75900">
        <w:rPr>
          <w:rFonts w:asciiTheme="minorHAnsi" w:eastAsia="SimSun" w:hAnsiTheme="minorHAnsi" w:cstheme="minorHAnsi"/>
          <w:iCs/>
          <w:lang w:val="en-US"/>
        </w:rPr>
        <w:t xml:space="preserve">In this contribution we provide our views on </w:t>
      </w:r>
      <w:r w:rsidR="000560DC" w:rsidRPr="00D75900">
        <w:rPr>
          <w:rFonts w:asciiTheme="minorHAnsi" w:eastAsia="SimSun" w:hAnsiTheme="minorHAnsi" w:cstheme="minorHAnsi"/>
          <w:iCs/>
          <w:lang w:val="en-US"/>
        </w:rPr>
        <w:t xml:space="preserve">UE side </w:t>
      </w:r>
      <w:r w:rsidR="00A64835" w:rsidRPr="00D75900">
        <w:rPr>
          <w:rFonts w:asciiTheme="minorHAnsi" w:eastAsia="SimSun" w:hAnsiTheme="minorHAnsi" w:cstheme="minorHAnsi"/>
          <w:iCs/>
          <w:lang w:val="en-US"/>
        </w:rPr>
        <w:t xml:space="preserve">data collection for </w:t>
      </w:r>
      <w:r w:rsidR="000560DC" w:rsidRPr="00D75900">
        <w:rPr>
          <w:rFonts w:asciiTheme="minorHAnsi" w:eastAsia="SimSun" w:hAnsiTheme="minorHAnsi" w:cstheme="minorHAnsi"/>
          <w:iCs/>
          <w:lang w:val="en-US"/>
        </w:rPr>
        <w:t xml:space="preserve">measurement and </w:t>
      </w:r>
      <w:r w:rsidR="00A64835" w:rsidRPr="00D75900">
        <w:rPr>
          <w:rFonts w:asciiTheme="minorHAnsi" w:eastAsia="SimSun" w:hAnsiTheme="minorHAnsi" w:cstheme="minorHAnsi"/>
          <w:iCs/>
          <w:lang w:val="en-US"/>
        </w:rPr>
        <w:t>event prediction</w:t>
      </w:r>
      <w:r>
        <w:rPr>
          <w:rFonts w:eastAsia="SimSun"/>
          <w:iCs/>
          <w:lang w:val="en-US"/>
        </w:rPr>
        <w:t>.</w:t>
      </w:r>
    </w:p>
    <w:p w14:paraId="12B9F588" w14:textId="3251ADD9" w:rsidR="002B5FB9" w:rsidRPr="00B7506B" w:rsidRDefault="00EA6925" w:rsidP="00B7506B">
      <w:pPr>
        <w:pStyle w:val="Heading1"/>
        <w:widowControl w:val="0"/>
        <w:numPr>
          <w:ilvl w:val="0"/>
          <w:numId w:val="12"/>
        </w:numPr>
        <w:ind w:left="432" w:hanging="432"/>
        <w:textAlignment w:val="auto"/>
        <w:rPr>
          <w:rFonts w:eastAsia="Arial"/>
          <w:noProof/>
          <w:lang w:eastAsia="x-none"/>
        </w:rPr>
      </w:pPr>
      <w:r w:rsidRPr="00B7506B">
        <w:rPr>
          <w:rFonts w:eastAsia="Arial"/>
          <w:noProof/>
          <w:lang w:eastAsia="x-none"/>
        </w:rPr>
        <w:t>Discussion</w:t>
      </w:r>
    </w:p>
    <w:p w14:paraId="170C209C" w14:textId="1AEBA416" w:rsidR="00AA21D6" w:rsidRDefault="00C030C5" w:rsidP="00735071">
      <w:pPr>
        <w:rPr>
          <w:rFonts w:eastAsiaTheme="minorEastAsia"/>
          <w:lang w:eastAsia="zh-CN"/>
        </w:rPr>
      </w:pPr>
      <w:r>
        <w:rPr>
          <w:rFonts w:eastAsiaTheme="minorEastAsia"/>
          <w:lang w:eastAsia="zh-CN"/>
        </w:rPr>
        <w:t>UE perform</w:t>
      </w:r>
      <w:r w:rsidR="00200D85">
        <w:rPr>
          <w:rFonts w:eastAsiaTheme="minorEastAsia"/>
          <w:lang w:eastAsia="zh-CN"/>
        </w:rPr>
        <w:t>s</w:t>
      </w:r>
      <w:r>
        <w:rPr>
          <w:rFonts w:eastAsiaTheme="minorEastAsia"/>
          <w:lang w:eastAsia="zh-CN"/>
        </w:rPr>
        <w:t xml:space="preserve"> measurements based on measurement object configuration</w:t>
      </w:r>
      <w:r w:rsidR="004D77D5">
        <w:rPr>
          <w:rFonts w:eastAsiaTheme="minorEastAsia"/>
          <w:lang w:eastAsia="zh-CN"/>
        </w:rPr>
        <w:t xml:space="preserve">, </w:t>
      </w:r>
      <w:r w:rsidR="00FD4D43">
        <w:rPr>
          <w:rFonts w:eastAsiaTheme="minorEastAsia"/>
          <w:lang w:eastAsia="zh-CN"/>
        </w:rPr>
        <w:t>evaluate different events</w:t>
      </w:r>
      <w:r w:rsidR="00D9459F">
        <w:rPr>
          <w:rFonts w:eastAsiaTheme="minorEastAsia"/>
          <w:lang w:eastAsia="zh-CN"/>
        </w:rPr>
        <w:t>,</w:t>
      </w:r>
      <w:r w:rsidR="00200D85">
        <w:rPr>
          <w:rFonts w:eastAsiaTheme="minorEastAsia"/>
          <w:lang w:eastAsia="zh-CN"/>
        </w:rPr>
        <w:t xml:space="preserve"> and report measurement results</w:t>
      </w:r>
      <w:r w:rsidR="00AA21D6">
        <w:rPr>
          <w:rFonts w:eastAsiaTheme="minorEastAsia"/>
          <w:lang w:eastAsia="zh-CN"/>
        </w:rPr>
        <w:t>. Measurement model captured in 38.300</w:t>
      </w:r>
      <w:r w:rsidR="00015B27">
        <w:rPr>
          <w:rFonts w:eastAsiaTheme="minorEastAsia"/>
          <w:lang w:eastAsia="zh-CN"/>
        </w:rPr>
        <w:t xml:space="preserve"> and shown in figure below shows different steps involved during measurements</w:t>
      </w:r>
      <w:r w:rsidR="00494EE6">
        <w:rPr>
          <w:rFonts w:eastAsiaTheme="minorEastAsia"/>
          <w:lang w:eastAsia="zh-CN"/>
        </w:rPr>
        <w:t xml:space="preserve"> and evaluation of </w:t>
      </w:r>
      <w:r w:rsidR="007F5B6F">
        <w:rPr>
          <w:rFonts w:eastAsiaTheme="minorEastAsia"/>
          <w:lang w:eastAsia="zh-CN"/>
        </w:rPr>
        <w:t>an event</w:t>
      </w:r>
      <w:r w:rsidR="00AA21D6">
        <w:rPr>
          <w:rFonts w:eastAsiaTheme="minorEastAsia"/>
          <w:lang w:eastAsia="zh-CN"/>
        </w:rPr>
        <w:t>:</w:t>
      </w:r>
    </w:p>
    <w:p w14:paraId="6C1E7116" w14:textId="485EB254" w:rsidR="00AA21D6" w:rsidRDefault="00744E48" w:rsidP="00735071">
      <w:pPr>
        <w:rPr>
          <w:rFonts w:eastAsiaTheme="minorEastAsia"/>
          <w:lang w:eastAsia="zh-CN"/>
        </w:rPr>
      </w:pPr>
      <w:r w:rsidRPr="00DE7CE8">
        <w:rPr>
          <w:noProof/>
          <w:lang w:eastAsia="zh-CN"/>
        </w:rPr>
        <w:lastRenderedPageBreak/>
        <w:drawing>
          <wp:inline distT="0" distB="0" distL="0" distR="0" wp14:anchorId="73EC1AE0" wp14:editId="43D005D3">
            <wp:extent cx="4840219" cy="23832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5614" cy="2400705"/>
                    </a:xfrm>
                    <a:prstGeom prst="rect">
                      <a:avLst/>
                    </a:prstGeom>
                    <a:noFill/>
                  </pic:spPr>
                </pic:pic>
              </a:graphicData>
            </a:graphic>
          </wp:inline>
        </w:drawing>
      </w:r>
    </w:p>
    <w:p w14:paraId="638CA8A1" w14:textId="0F83F498" w:rsidR="003639C5" w:rsidRDefault="003639C5" w:rsidP="004D40A6">
      <w:pPr>
        <w:pStyle w:val="Caption"/>
        <w:jc w:val="center"/>
      </w:pPr>
      <w:r>
        <w:t xml:space="preserve">Figure </w:t>
      </w:r>
      <w:r>
        <w:fldChar w:fldCharType="begin"/>
      </w:r>
      <w:r>
        <w:instrText xml:space="preserve"> SEQ Figure \* ARABIC </w:instrText>
      </w:r>
      <w:r>
        <w:fldChar w:fldCharType="separate"/>
      </w:r>
      <w:r w:rsidR="004D40A6">
        <w:rPr>
          <w:noProof/>
        </w:rPr>
        <w:t>1</w:t>
      </w:r>
      <w:r>
        <w:fldChar w:fldCharType="end"/>
      </w:r>
      <w:r>
        <w:t xml:space="preserve">: Measurement model </w:t>
      </w:r>
      <w:r w:rsidR="004D40A6">
        <w:t>as described in 38.300</w:t>
      </w:r>
      <w:r w:rsidR="00B672DE">
        <w:t>.</w:t>
      </w:r>
    </w:p>
    <w:p w14:paraId="02EFDAB7" w14:textId="06DD5DDC" w:rsidR="00AA21D6" w:rsidRDefault="00C632BD" w:rsidP="00735071">
      <w:pPr>
        <w:rPr>
          <w:rFonts w:eastAsiaTheme="minorEastAsia"/>
          <w:lang w:eastAsia="zh-CN"/>
        </w:rPr>
      </w:pPr>
      <w:r>
        <w:t>UE perform</w:t>
      </w:r>
      <w:r w:rsidR="004D77D5">
        <w:t>s</w:t>
      </w:r>
      <w:r>
        <w:t xml:space="preserve"> measurements on </w:t>
      </w:r>
      <w:r w:rsidR="004D77D5">
        <w:t xml:space="preserve">different </w:t>
      </w:r>
      <w:r>
        <w:t xml:space="preserve">beams and both L1 and L3 filtering is applied to these measurement samples and a trigger is evaluated based on these consolidated cell level results. </w:t>
      </w:r>
      <w:r w:rsidR="00D9459F">
        <w:t>The</w:t>
      </w:r>
      <w:r>
        <w:t xml:space="preserve"> number of good beams </w:t>
      </w:r>
      <w:r w:rsidR="00D9459F">
        <w:t>is</w:t>
      </w:r>
      <w:r>
        <w:t xml:space="preserve"> </w:t>
      </w:r>
      <w:r w:rsidR="000D37CC">
        <w:t xml:space="preserve">also </w:t>
      </w:r>
      <w:r>
        <w:t>reported</w:t>
      </w:r>
      <w:r w:rsidR="000D37CC">
        <w:t xml:space="preserve"> along with measurement results</w:t>
      </w:r>
      <w:r>
        <w:t>. UE is configured to perform measurements based on either SSB or CSI-RS. Further, a list of cell specific offsets, a list of exclude-listed cells and a list of allow-listed cells are provided to the UE.</w:t>
      </w:r>
    </w:p>
    <w:p w14:paraId="3E02CFA4" w14:textId="027E0ED6" w:rsidR="002E1A9B" w:rsidRPr="002E1A9B" w:rsidRDefault="00AA21D6" w:rsidP="008A6556">
      <w:pPr>
        <w:rPr>
          <w:rFonts w:eastAsia="DengXian"/>
          <w:lang w:eastAsia="zh-CN"/>
        </w:rPr>
      </w:pPr>
      <w:r>
        <w:rPr>
          <w:rFonts w:eastAsiaTheme="minorEastAsia"/>
          <w:lang w:eastAsia="zh-CN"/>
        </w:rPr>
        <w:t>For measurement</w:t>
      </w:r>
      <w:r w:rsidR="00EB1325">
        <w:rPr>
          <w:rFonts w:eastAsiaTheme="minorEastAsia"/>
          <w:lang w:eastAsia="zh-CN"/>
        </w:rPr>
        <w:t>s or</w:t>
      </w:r>
      <w:r>
        <w:rPr>
          <w:rFonts w:eastAsiaTheme="minorEastAsia"/>
          <w:lang w:eastAsia="zh-CN"/>
        </w:rPr>
        <w:t xml:space="preserve"> event prediction, </w:t>
      </w:r>
      <w:r w:rsidR="00B26FB9">
        <w:rPr>
          <w:rFonts w:eastAsiaTheme="minorEastAsia"/>
          <w:lang w:eastAsia="zh-CN"/>
        </w:rPr>
        <w:t>in our understanding</w:t>
      </w:r>
      <w:r>
        <w:rPr>
          <w:rFonts w:eastAsiaTheme="minorEastAsia"/>
          <w:lang w:eastAsia="zh-CN"/>
        </w:rPr>
        <w:t>,</w:t>
      </w:r>
      <w:r w:rsidR="00B26FB9">
        <w:rPr>
          <w:rFonts w:eastAsiaTheme="minorEastAsia"/>
          <w:lang w:eastAsia="zh-CN"/>
        </w:rPr>
        <w:t xml:space="preserve"> </w:t>
      </w:r>
      <w:r w:rsidR="009F1BB6">
        <w:rPr>
          <w:rFonts w:eastAsiaTheme="minorEastAsia"/>
          <w:lang w:eastAsia="zh-CN"/>
        </w:rPr>
        <w:t xml:space="preserve">UE will collect </w:t>
      </w:r>
      <w:r w:rsidR="00B26FB9">
        <w:rPr>
          <w:rFonts w:eastAsiaTheme="minorEastAsia"/>
          <w:lang w:eastAsia="zh-CN"/>
        </w:rPr>
        <w:t xml:space="preserve">measurement samples for </w:t>
      </w:r>
      <w:r w:rsidR="009F1BB6">
        <w:rPr>
          <w:rFonts w:eastAsiaTheme="minorEastAsia"/>
          <w:lang w:eastAsia="zh-CN"/>
        </w:rPr>
        <w:t xml:space="preserve">a </w:t>
      </w:r>
      <w:r w:rsidR="00B26FB9">
        <w:rPr>
          <w:rFonts w:eastAsiaTheme="minorEastAsia"/>
          <w:lang w:eastAsia="zh-CN"/>
        </w:rPr>
        <w:t xml:space="preserve">UE side model </w:t>
      </w:r>
      <w:r w:rsidR="009F1BB6">
        <w:rPr>
          <w:rFonts w:eastAsiaTheme="minorEastAsia"/>
          <w:lang w:eastAsia="zh-CN"/>
        </w:rPr>
        <w:t>and based on these samples</w:t>
      </w:r>
      <w:r w:rsidR="007F5B6F">
        <w:rPr>
          <w:rFonts w:eastAsiaTheme="minorEastAsia"/>
          <w:lang w:eastAsia="zh-CN"/>
        </w:rPr>
        <w:t xml:space="preserve"> will predict </w:t>
      </w:r>
      <w:r w:rsidR="00EB1325">
        <w:rPr>
          <w:rFonts w:eastAsiaTheme="minorEastAsia"/>
          <w:lang w:eastAsia="zh-CN"/>
        </w:rPr>
        <w:t>measurements or</w:t>
      </w:r>
      <w:r w:rsidR="00EB1325">
        <w:rPr>
          <w:rFonts w:eastAsiaTheme="minorEastAsia"/>
          <w:lang w:eastAsia="zh-CN"/>
        </w:rPr>
        <w:t xml:space="preserve"> </w:t>
      </w:r>
      <w:r w:rsidR="007F5B6F">
        <w:rPr>
          <w:rFonts w:eastAsiaTheme="minorEastAsia"/>
          <w:lang w:eastAsia="zh-CN"/>
        </w:rPr>
        <w:t>event</w:t>
      </w:r>
      <w:r w:rsidR="009F1BB6">
        <w:rPr>
          <w:rFonts w:eastAsiaTheme="minorEastAsia"/>
          <w:lang w:eastAsia="zh-CN"/>
        </w:rPr>
        <w:t>.</w:t>
      </w:r>
      <w:r w:rsidR="007F5B6F">
        <w:rPr>
          <w:rFonts w:eastAsiaTheme="minorEastAsia"/>
          <w:lang w:eastAsia="zh-CN"/>
        </w:rPr>
        <w:t xml:space="preserve"> UE may collect these measurement samples </w:t>
      </w:r>
      <w:r w:rsidR="0013379C">
        <w:rPr>
          <w:rFonts w:eastAsiaTheme="minorEastAsia"/>
          <w:lang w:eastAsia="zh-CN"/>
        </w:rPr>
        <w:t>while it was in connected mode</w:t>
      </w:r>
      <w:r w:rsidR="009257B5">
        <w:rPr>
          <w:rFonts w:eastAsiaTheme="minorEastAsia"/>
          <w:lang w:eastAsia="zh-CN"/>
        </w:rPr>
        <w:t>. But in some implementations, measurement samples from</w:t>
      </w:r>
      <w:r w:rsidR="0013379C">
        <w:rPr>
          <w:rFonts w:eastAsiaTheme="minorEastAsia"/>
          <w:lang w:eastAsia="zh-CN"/>
        </w:rPr>
        <w:t xml:space="preserve"> idle/inactive mode</w:t>
      </w:r>
      <w:r w:rsidR="009257B5">
        <w:rPr>
          <w:rFonts w:eastAsiaTheme="minorEastAsia"/>
          <w:lang w:eastAsia="zh-CN"/>
        </w:rPr>
        <w:t xml:space="preserve"> may be used as well</w:t>
      </w:r>
      <w:r w:rsidR="0013379C">
        <w:rPr>
          <w:rFonts w:eastAsiaTheme="minorEastAsia"/>
          <w:lang w:eastAsia="zh-CN"/>
        </w:rPr>
        <w:t xml:space="preserve">. </w:t>
      </w:r>
    </w:p>
    <w:p w14:paraId="28D0F015" w14:textId="0EF5376C" w:rsidR="00016C47" w:rsidRPr="00016C47" w:rsidRDefault="00016C47" w:rsidP="00735071">
      <w:pPr>
        <w:rPr>
          <w:rFonts w:eastAsiaTheme="minorEastAsia"/>
          <w:b/>
          <w:bCs/>
          <w:lang w:eastAsia="zh-CN"/>
        </w:rPr>
      </w:pPr>
      <w:r w:rsidRPr="00016C47">
        <w:rPr>
          <w:rFonts w:eastAsiaTheme="minorEastAsia"/>
          <w:b/>
          <w:bCs/>
          <w:lang w:eastAsia="zh-CN"/>
        </w:rPr>
        <w:t xml:space="preserve">Observation 1: UE will use measurement samples predominantly while in </w:t>
      </w:r>
      <w:proofErr w:type="spellStart"/>
      <w:r w:rsidRPr="00016C47">
        <w:rPr>
          <w:rFonts w:eastAsiaTheme="minorEastAsia"/>
          <w:b/>
          <w:bCs/>
          <w:lang w:eastAsia="zh-CN"/>
        </w:rPr>
        <w:t>RRC_Connected</w:t>
      </w:r>
      <w:proofErr w:type="spellEnd"/>
      <w:r w:rsidRPr="00016C47">
        <w:rPr>
          <w:rFonts w:eastAsiaTheme="minorEastAsia"/>
          <w:b/>
          <w:bCs/>
          <w:lang w:eastAsia="zh-CN"/>
        </w:rPr>
        <w:t xml:space="preserve"> mode. But some implementations might use measurements collected in </w:t>
      </w:r>
      <w:proofErr w:type="spellStart"/>
      <w:r w:rsidRPr="00016C47">
        <w:rPr>
          <w:rFonts w:eastAsiaTheme="minorEastAsia"/>
          <w:b/>
          <w:bCs/>
          <w:lang w:eastAsia="zh-CN"/>
        </w:rPr>
        <w:t>RRC_Idle</w:t>
      </w:r>
      <w:proofErr w:type="spellEnd"/>
      <w:r w:rsidRPr="00016C47">
        <w:rPr>
          <w:rFonts w:eastAsiaTheme="minorEastAsia"/>
          <w:b/>
          <w:bCs/>
          <w:lang w:eastAsia="zh-CN"/>
        </w:rPr>
        <w:t>/Inactive state.</w:t>
      </w:r>
    </w:p>
    <w:p w14:paraId="27959EDC" w14:textId="77777777" w:rsidR="00016C47" w:rsidRDefault="00016C47" w:rsidP="00735071">
      <w:pPr>
        <w:rPr>
          <w:rFonts w:eastAsiaTheme="minorEastAsia"/>
          <w:lang w:eastAsia="zh-CN"/>
        </w:rPr>
      </w:pPr>
    </w:p>
    <w:p w14:paraId="2C36306C" w14:textId="27DB4D59" w:rsidR="00CF1067" w:rsidRDefault="00016C47" w:rsidP="00735071">
      <w:r>
        <w:rPr>
          <w:rFonts w:eastAsiaTheme="minorEastAsia"/>
          <w:lang w:eastAsia="zh-CN"/>
        </w:rPr>
        <w:t xml:space="preserve">If observation 1 is </w:t>
      </w:r>
      <w:r w:rsidR="000025FD">
        <w:rPr>
          <w:rFonts w:eastAsiaTheme="minorEastAsia"/>
          <w:lang w:eastAsia="zh-CN"/>
        </w:rPr>
        <w:t>agreeable</w:t>
      </w:r>
      <w:r w:rsidR="008A6556">
        <w:rPr>
          <w:rFonts w:eastAsiaTheme="minorEastAsia"/>
          <w:lang w:eastAsia="zh-CN"/>
        </w:rPr>
        <w:t>,</w:t>
      </w:r>
      <w:r w:rsidR="000025FD">
        <w:rPr>
          <w:rFonts w:eastAsiaTheme="minorEastAsia"/>
          <w:lang w:eastAsia="zh-CN"/>
        </w:rPr>
        <w:t xml:space="preserve"> then t</w:t>
      </w:r>
      <w:r w:rsidR="00CF1067">
        <w:t xml:space="preserve">here are </w:t>
      </w:r>
      <w:r w:rsidR="00CF798D">
        <w:t>certain</w:t>
      </w:r>
      <w:r w:rsidR="00925C40">
        <w:t xml:space="preserve"> </w:t>
      </w:r>
      <w:r w:rsidR="00CF1067">
        <w:t xml:space="preserve">parameters which are configured differently when UE is performing measurements in idle/inactive mode and connected mode. </w:t>
      </w:r>
      <w:r w:rsidR="0013379C">
        <w:t xml:space="preserve">For example, </w:t>
      </w:r>
      <w:proofErr w:type="spellStart"/>
      <w:r w:rsidR="00CF1067" w:rsidRPr="0028109C">
        <w:t>absThreshSS-BlocksConsolidation</w:t>
      </w:r>
      <w:proofErr w:type="spellEnd"/>
      <w:r w:rsidR="00CF1067" w:rsidRPr="0028109C">
        <w:t xml:space="preserve">, </w:t>
      </w:r>
      <w:proofErr w:type="spellStart"/>
      <w:r w:rsidR="00CF1067" w:rsidRPr="0028109C">
        <w:t>nrofSS-BlocksToAverage</w:t>
      </w:r>
      <w:proofErr w:type="spellEnd"/>
      <w:r w:rsidR="00CF1067" w:rsidRPr="0028109C">
        <w:t xml:space="preserve">, </w:t>
      </w:r>
      <w:proofErr w:type="spellStart"/>
      <w:r w:rsidR="00CF1067" w:rsidRPr="0028109C">
        <w:t>offsetMO</w:t>
      </w:r>
      <w:proofErr w:type="spellEnd"/>
      <w:r w:rsidR="00CF1067">
        <w:t>, allowed and exclude cell list</w:t>
      </w:r>
      <w:r w:rsidR="00925C40">
        <w:t xml:space="preserve"> are configured in connected mode</w:t>
      </w:r>
      <w:r w:rsidR="00CF1067">
        <w:t>.</w:t>
      </w:r>
      <w:r w:rsidR="000C7308" w:rsidRPr="000C7308">
        <w:t xml:space="preserve"> </w:t>
      </w:r>
      <w:r w:rsidR="000C7308">
        <w:t xml:space="preserve">Similarly, </w:t>
      </w:r>
      <w:r w:rsidR="0013379C">
        <w:t xml:space="preserve">some of </w:t>
      </w:r>
      <w:r w:rsidR="000C7308">
        <w:t xml:space="preserve">these parameters are indicated in SIB2 for </w:t>
      </w:r>
      <w:r w:rsidR="001E05B9">
        <w:t>cell reselection in</w:t>
      </w:r>
      <w:r w:rsidR="000C7308">
        <w:t xml:space="preserve"> idle/inactive mode. In addition to above parameters, UE may be configured with relaxed measurements in idle/inactive mode</w:t>
      </w:r>
      <w:r w:rsidR="00E117E5">
        <w:t>.</w:t>
      </w:r>
    </w:p>
    <w:p w14:paraId="5533B08F" w14:textId="77777777" w:rsidR="00E117E5" w:rsidRPr="005807F4" w:rsidRDefault="00E117E5" w:rsidP="00E117E5">
      <w:pPr>
        <w:rPr>
          <w:b/>
          <w:bCs/>
        </w:rPr>
      </w:pPr>
      <w:r w:rsidRPr="005807F4">
        <w:rPr>
          <w:b/>
          <w:bCs/>
        </w:rPr>
        <w:t>Idle mode cell coverage:</w:t>
      </w:r>
    </w:p>
    <w:p w14:paraId="3B093D1C" w14:textId="5A86C564" w:rsidR="00E117E5" w:rsidRDefault="00E117E5" w:rsidP="00E117E5">
      <w:r>
        <w:t xml:space="preserve">UE </w:t>
      </w:r>
      <w:r w:rsidR="0013379C">
        <w:t xml:space="preserve">may be configured to </w:t>
      </w:r>
      <w:r>
        <w:t xml:space="preserve">stay for longer </w:t>
      </w:r>
      <w:r w:rsidR="0013379C">
        <w:t xml:space="preserve">in a cell </w:t>
      </w:r>
      <w:r>
        <w:t>before it moves out or start performing measurements and try to save as much of power as possible. So, the threshold</w:t>
      </w:r>
      <w:r w:rsidR="00AA6282">
        <w:t>s</w:t>
      </w:r>
      <w:r>
        <w:t xml:space="preserve"> at which UE starts performing measurements and at which the UE perform cell reselection, are </w:t>
      </w:r>
      <w:r w:rsidR="00AA6282">
        <w:t xml:space="preserve">normally </w:t>
      </w:r>
      <w:r>
        <w:t xml:space="preserve">on the higher side </w:t>
      </w:r>
      <w:proofErr w:type="gramStart"/>
      <w:r>
        <w:t>in order to</w:t>
      </w:r>
      <w:proofErr w:type="gramEnd"/>
      <w:r>
        <w:t xml:space="preserve"> save UE power consumption. </w:t>
      </w:r>
    </w:p>
    <w:p w14:paraId="257EDAB7" w14:textId="77777777" w:rsidR="00E117E5" w:rsidRPr="005807F4" w:rsidRDefault="00E117E5" w:rsidP="00E117E5">
      <w:pPr>
        <w:rPr>
          <w:b/>
          <w:bCs/>
        </w:rPr>
      </w:pPr>
      <w:r w:rsidRPr="005807F4">
        <w:rPr>
          <w:b/>
          <w:bCs/>
        </w:rPr>
        <w:t>Connected mode cell coverage:</w:t>
      </w:r>
    </w:p>
    <w:p w14:paraId="0DA1C5FD" w14:textId="641EA2BF" w:rsidR="00813521" w:rsidRDefault="00E117E5" w:rsidP="00735071">
      <w:r>
        <w:t xml:space="preserve">Handover is carried out when UE is in </w:t>
      </w:r>
      <w:proofErr w:type="spellStart"/>
      <w:r>
        <w:t>RRC_Connected</w:t>
      </w:r>
      <w:proofErr w:type="spellEnd"/>
      <w:r>
        <w:t xml:space="preserve"> mode and active user data transmission tak</w:t>
      </w:r>
      <w:r w:rsidR="003639C5">
        <w:t>ing</w:t>
      </w:r>
      <w:r>
        <w:t xml:space="preserve"> place. So, network sets rather conservative thresholds for handover compared to cell reselection. Handover takes place when both source and target cells are providing good coverage. This is not needed in idle mode and UE may stay in idle/inactive camped cell for longer. Also</w:t>
      </w:r>
      <w:r w:rsidR="009469C8">
        <w:t>,</w:t>
      </w:r>
      <w:r>
        <w:t xml:space="preserve"> idle/inactive measurements are performed on SSB whereas connected mode measurements may be configured either based on SSB or CSI-RS. One such idle/inactive and connected mode cell coverage example is shown in figure below with red lines representing coverage </w:t>
      </w:r>
      <w:r w:rsidR="003639C5">
        <w:t xml:space="preserve">of the same cell </w:t>
      </w:r>
      <w:r>
        <w:t>in connected mode for handover purposes:</w:t>
      </w:r>
    </w:p>
    <w:p w14:paraId="1BDCEDAD" w14:textId="0596C52A" w:rsidR="00813521" w:rsidRDefault="00813521" w:rsidP="003639C5">
      <w:pPr>
        <w:jc w:val="center"/>
        <w:rPr>
          <w:rFonts w:eastAsiaTheme="minorEastAsia"/>
          <w:lang w:eastAsia="zh-CN"/>
        </w:rPr>
      </w:pPr>
      <w:r w:rsidRPr="00D70796">
        <w:rPr>
          <w:noProof/>
        </w:rPr>
        <w:drawing>
          <wp:inline distT="0" distB="0" distL="0" distR="0" wp14:anchorId="0416A265" wp14:editId="7360B0C4">
            <wp:extent cx="3576680" cy="700394"/>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9481" cy="704859"/>
                    </a:xfrm>
                    <a:prstGeom prst="rect">
                      <a:avLst/>
                    </a:prstGeom>
                    <a:noFill/>
                    <a:ln>
                      <a:noFill/>
                    </a:ln>
                  </pic:spPr>
                </pic:pic>
              </a:graphicData>
            </a:graphic>
          </wp:inline>
        </w:drawing>
      </w:r>
    </w:p>
    <w:p w14:paraId="634A8C96" w14:textId="3B47C40E" w:rsidR="004D40A6" w:rsidRDefault="004D40A6" w:rsidP="004D40A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different coverage boundaries of same cell for idle and connected mode</w:t>
      </w:r>
    </w:p>
    <w:p w14:paraId="39453E46" w14:textId="78260F22" w:rsidR="0051580D" w:rsidRDefault="00B35ED6" w:rsidP="00FA7666">
      <w:r>
        <w:rPr>
          <w:rFonts w:eastAsia="DengXian" w:hint="eastAsia"/>
          <w:lang w:eastAsia="zh-CN"/>
        </w:rPr>
        <w:t xml:space="preserve">Model training, </w:t>
      </w:r>
      <w:r w:rsidR="00FA7666">
        <w:t>Model inference, federated learning, model monitoring, model parameters update, model selection switching, and selection depends on the quality of input data. If UE does not distinguish measurement samples collected when it was in idle or connected mode or which set of parameters did it use to collect measurement samples, AI/ML model for mobility may not work well.</w:t>
      </w:r>
      <w:r w:rsidR="00875A48">
        <w:t xml:space="preserve"> So far, RAN2 has agreed </w:t>
      </w:r>
      <w:r w:rsidR="00686C75">
        <w:t>measurement samples be</w:t>
      </w:r>
      <w:r w:rsidR="00295F15">
        <w:rPr>
          <w:rFonts w:eastAsia="DengXian" w:hint="eastAsia"/>
          <w:lang w:eastAsia="zh-CN"/>
        </w:rPr>
        <w:t>ing</w:t>
      </w:r>
      <w:r w:rsidR="00686C75">
        <w:t xml:space="preserve"> collected at regular intervals like MDT measurements. </w:t>
      </w:r>
      <w:r w:rsidR="008247D0">
        <w:t>Some of these samples might be based on actual measurements for mobility</w:t>
      </w:r>
      <w:r w:rsidR="003D03FA">
        <w:t>.</w:t>
      </w:r>
      <w:r w:rsidR="003D4088">
        <w:t xml:space="preserve"> </w:t>
      </w:r>
      <w:r w:rsidR="006A12F6">
        <w:t>A</w:t>
      </w:r>
      <w:r w:rsidR="003D4088">
        <w:t xml:space="preserve">ny inference </w:t>
      </w:r>
      <w:r w:rsidR="00E14B75">
        <w:t xml:space="preserve">based on these samples will have an </w:t>
      </w:r>
      <w:r w:rsidR="006A12F6">
        <w:t>effect</w:t>
      </w:r>
      <w:r w:rsidR="00E14B75">
        <w:t xml:space="preserve"> on the model performance.</w:t>
      </w:r>
    </w:p>
    <w:p w14:paraId="1C5979F9" w14:textId="6F53B645" w:rsidR="00FA7666" w:rsidRDefault="00AF2652" w:rsidP="00FA7666">
      <w:r w:rsidRPr="00F22BC1">
        <w:t xml:space="preserve">We think that </w:t>
      </w:r>
      <w:r w:rsidR="000F0000" w:rsidRPr="00F22BC1">
        <w:t xml:space="preserve">event prediction will be impacted by cell specific offset, number of beams </w:t>
      </w:r>
      <w:r w:rsidR="007E70FA">
        <w:t>being</w:t>
      </w:r>
      <w:r w:rsidR="000F0000" w:rsidRPr="00F22BC1">
        <w:t xml:space="preserve"> </w:t>
      </w:r>
      <w:proofErr w:type="gramStart"/>
      <w:r w:rsidR="000F0000" w:rsidRPr="00F22BC1">
        <w:t>taken into account</w:t>
      </w:r>
      <w:proofErr w:type="gramEnd"/>
      <w:r w:rsidR="000F0000" w:rsidRPr="00F22BC1">
        <w:t xml:space="preserve">, hysteresis parameters. </w:t>
      </w:r>
      <w:r w:rsidR="00411ADF">
        <w:t>measurement samples during idle/inactive state should be allowed for accuracy of measurements and allow different implementations</w:t>
      </w:r>
      <w:r w:rsidR="00735F34" w:rsidRPr="00F22BC1">
        <w:t>.</w:t>
      </w:r>
      <w:r w:rsidR="00411ADF">
        <w:t xml:space="preserve"> But network should be aware </w:t>
      </w:r>
      <w:r w:rsidR="00CE0447">
        <w:t>if samples from idle/inactive mode were used.</w:t>
      </w:r>
      <w:r w:rsidR="00200D85">
        <w:t xml:space="preserve"> </w:t>
      </w:r>
    </w:p>
    <w:p w14:paraId="52D72FA5" w14:textId="32E7DC45" w:rsidR="00AC3A37" w:rsidRPr="00F07C2A" w:rsidRDefault="00AF2652" w:rsidP="009469C8">
      <w:pPr>
        <w:rPr>
          <w:rFonts w:asciiTheme="minorHAnsi" w:eastAsia="SimSun" w:hAnsiTheme="minorHAnsi" w:cstheme="minorHAnsi"/>
          <w:b/>
          <w:bCs/>
          <w:highlight w:val="lightGray"/>
          <w:lang w:val="en-US"/>
        </w:rPr>
      </w:pPr>
      <w:r>
        <w:rPr>
          <w:b/>
          <w:bCs/>
        </w:rPr>
        <w:t xml:space="preserve">Proposal: </w:t>
      </w:r>
      <w:r w:rsidR="00A102FC">
        <w:rPr>
          <w:b/>
          <w:bCs/>
        </w:rPr>
        <w:t xml:space="preserve">UE </w:t>
      </w:r>
      <w:r w:rsidR="00B801EE">
        <w:rPr>
          <w:b/>
          <w:bCs/>
        </w:rPr>
        <w:t>is allowed to</w:t>
      </w:r>
      <w:r w:rsidR="00A102FC">
        <w:rPr>
          <w:b/>
          <w:bCs/>
        </w:rPr>
        <w:t xml:space="preserve"> collect measurement samples in idle/inactive state </w:t>
      </w:r>
      <w:r w:rsidR="00B801EE">
        <w:rPr>
          <w:b/>
          <w:bCs/>
        </w:rPr>
        <w:t>as well</w:t>
      </w:r>
      <w:r w:rsidR="00DB6439">
        <w:rPr>
          <w:b/>
          <w:bCs/>
        </w:rPr>
        <w:t>.</w:t>
      </w:r>
      <w:r w:rsidR="00B801EE">
        <w:rPr>
          <w:b/>
          <w:bCs/>
        </w:rPr>
        <w:t xml:space="preserve"> </w:t>
      </w:r>
      <w:r w:rsidR="00DB6439">
        <w:rPr>
          <w:b/>
          <w:bCs/>
        </w:rPr>
        <w:t xml:space="preserve">If UE has used measurements from idle/inactive </w:t>
      </w:r>
      <w:r w:rsidR="005E0583">
        <w:rPr>
          <w:b/>
          <w:bCs/>
        </w:rPr>
        <w:t>state</w:t>
      </w:r>
      <w:r w:rsidR="004853B5" w:rsidRPr="004853B5">
        <w:rPr>
          <w:b/>
          <w:bCs/>
        </w:rPr>
        <w:t xml:space="preserve"> </w:t>
      </w:r>
      <w:r w:rsidR="004853B5">
        <w:rPr>
          <w:b/>
          <w:bCs/>
        </w:rPr>
        <w:t>for UE side model</w:t>
      </w:r>
      <w:r w:rsidR="005E0583">
        <w:rPr>
          <w:b/>
          <w:bCs/>
        </w:rPr>
        <w:t>,</w:t>
      </w:r>
      <w:r w:rsidR="00DB6439">
        <w:rPr>
          <w:b/>
          <w:bCs/>
        </w:rPr>
        <w:t xml:space="preserve"> then </w:t>
      </w:r>
      <w:r w:rsidR="00B801EE">
        <w:rPr>
          <w:b/>
          <w:bCs/>
        </w:rPr>
        <w:t xml:space="preserve">network </w:t>
      </w:r>
      <w:r w:rsidR="00DB6439">
        <w:rPr>
          <w:b/>
          <w:bCs/>
        </w:rPr>
        <w:t>should be aware</w:t>
      </w:r>
      <w:r w:rsidR="00B801EE">
        <w:rPr>
          <w:b/>
          <w:bCs/>
        </w:rPr>
        <w:t>.</w:t>
      </w:r>
      <w:r w:rsidR="00EA351B">
        <w:rPr>
          <w:b/>
          <w:bCs/>
        </w:rPr>
        <w:t xml:space="preserve"> </w:t>
      </w:r>
    </w:p>
    <w:p w14:paraId="244BA9DB" w14:textId="77777777" w:rsidR="00AC3A37" w:rsidRPr="00B7506B" w:rsidRDefault="00AC3A37" w:rsidP="00B7506B">
      <w:pPr>
        <w:pStyle w:val="Heading1"/>
        <w:widowControl w:val="0"/>
        <w:numPr>
          <w:ilvl w:val="0"/>
          <w:numId w:val="12"/>
        </w:numPr>
        <w:tabs>
          <w:tab w:val="num" w:pos="1619"/>
        </w:tabs>
        <w:ind w:left="432" w:hanging="432"/>
        <w:textAlignment w:val="auto"/>
        <w:rPr>
          <w:rFonts w:eastAsia="Arial"/>
          <w:noProof/>
          <w:lang w:eastAsia="x-none"/>
        </w:rPr>
      </w:pPr>
      <w:r w:rsidRPr="00BD7E35">
        <w:rPr>
          <w:rFonts w:eastAsia="Arial"/>
          <w:noProof/>
          <w:lang w:eastAsia="x-none"/>
        </w:rPr>
        <w:t>Summary</w:t>
      </w:r>
    </w:p>
    <w:p w14:paraId="01C06C05" w14:textId="77777777" w:rsidR="00E10E24" w:rsidRDefault="007C5F58" w:rsidP="00C77DEF">
      <w:pPr>
        <w:pStyle w:val="Comments"/>
        <w:rPr>
          <w:rFonts w:ascii="Times New Roman" w:hAnsi="Times New Roman"/>
          <w:i w:val="0"/>
          <w:iCs/>
          <w:sz w:val="22"/>
          <w:szCs w:val="22"/>
        </w:rPr>
      </w:pPr>
      <w:r w:rsidRPr="00D24C65">
        <w:rPr>
          <w:rFonts w:ascii="Times New Roman" w:hAnsi="Times New Roman"/>
          <w:i w:val="0"/>
          <w:iCs/>
          <w:sz w:val="22"/>
          <w:szCs w:val="22"/>
        </w:rPr>
        <w:t>In this contribution,</w:t>
      </w:r>
      <w:r w:rsidR="000E5F2B">
        <w:rPr>
          <w:rFonts w:ascii="Times New Roman" w:hAnsi="Times New Roman"/>
          <w:i w:val="0"/>
          <w:iCs/>
          <w:sz w:val="22"/>
          <w:szCs w:val="22"/>
        </w:rPr>
        <w:t xml:space="preserve"> we discuss </w:t>
      </w:r>
      <w:r w:rsidR="00E10E24">
        <w:rPr>
          <w:rFonts w:ascii="Times New Roman" w:hAnsi="Times New Roman"/>
          <w:i w:val="0"/>
          <w:iCs/>
          <w:sz w:val="22"/>
          <w:szCs w:val="22"/>
        </w:rPr>
        <w:t>measurement event prediction and propose RAN2 to agree:</w:t>
      </w:r>
    </w:p>
    <w:p w14:paraId="0004C0E9" w14:textId="217E34E8" w:rsidR="00D24C65" w:rsidRPr="008A5203" w:rsidRDefault="007C5F58" w:rsidP="00C77DEF">
      <w:pPr>
        <w:pStyle w:val="Comments"/>
        <w:rPr>
          <w:b/>
          <w:bCs/>
          <w:lang w:eastAsia="zh-CN"/>
        </w:rPr>
      </w:pPr>
      <w:r w:rsidRPr="00D24C65">
        <w:rPr>
          <w:rFonts w:ascii="Times New Roman" w:hAnsi="Times New Roman"/>
          <w:i w:val="0"/>
          <w:iCs/>
          <w:sz w:val="22"/>
          <w:szCs w:val="22"/>
        </w:rPr>
        <w:t xml:space="preserve"> </w:t>
      </w:r>
    </w:p>
    <w:p w14:paraId="2FCBBD21" w14:textId="5F58626B" w:rsidR="0097065D" w:rsidRPr="00F656A8" w:rsidRDefault="00E10E24" w:rsidP="009469C8">
      <w:pPr>
        <w:rPr>
          <w:b/>
          <w:bCs/>
          <w:sz w:val="22"/>
          <w:szCs w:val="22"/>
        </w:rPr>
      </w:pPr>
      <w:r>
        <w:rPr>
          <w:b/>
          <w:bCs/>
        </w:rPr>
        <w:t xml:space="preserve">Proposal: </w:t>
      </w:r>
      <w:r w:rsidR="00DB6439">
        <w:rPr>
          <w:b/>
          <w:bCs/>
        </w:rPr>
        <w:t xml:space="preserve">UE is allowed to collect measurement samples in idle/inactive state as well. If UE has used measurements from idle/inactive </w:t>
      </w:r>
      <w:r w:rsidR="005E0583">
        <w:rPr>
          <w:b/>
          <w:bCs/>
        </w:rPr>
        <w:t>state</w:t>
      </w:r>
      <w:r w:rsidR="004853B5" w:rsidRPr="004853B5">
        <w:rPr>
          <w:b/>
          <w:bCs/>
        </w:rPr>
        <w:t xml:space="preserve"> </w:t>
      </w:r>
      <w:r w:rsidR="004853B5">
        <w:rPr>
          <w:b/>
          <w:bCs/>
        </w:rPr>
        <w:t>for UE side model</w:t>
      </w:r>
      <w:r w:rsidR="005E0583">
        <w:rPr>
          <w:b/>
          <w:bCs/>
        </w:rPr>
        <w:t>,</w:t>
      </w:r>
      <w:r w:rsidR="00DB6439">
        <w:rPr>
          <w:b/>
          <w:bCs/>
        </w:rPr>
        <w:t xml:space="preserve"> then network should be aware</w:t>
      </w:r>
      <w:r w:rsidR="00DB6439">
        <w:rPr>
          <w:b/>
          <w:bCs/>
        </w:rPr>
        <w:t>.</w:t>
      </w:r>
      <w:r w:rsidR="00B801EE" w:rsidDel="00B801EE">
        <w:rPr>
          <w:b/>
          <w:bCs/>
        </w:rPr>
        <w:t xml:space="preserve"> </w:t>
      </w:r>
    </w:p>
    <w:p w14:paraId="459C7026" w14:textId="74747B07" w:rsidR="00A02032" w:rsidRPr="00B7506B" w:rsidRDefault="00A02032" w:rsidP="00B7506B">
      <w:pPr>
        <w:pStyle w:val="Heading1"/>
        <w:widowControl w:val="0"/>
        <w:numPr>
          <w:ilvl w:val="0"/>
          <w:numId w:val="12"/>
        </w:numPr>
        <w:tabs>
          <w:tab w:val="num" w:pos="1619"/>
        </w:tabs>
        <w:ind w:left="432" w:hanging="432"/>
        <w:textAlignment w:val="auto"/>
        <w:rPr>
          <w:rFonts w:eastAsia="Arial"/>
          <w:noProof/>
          <w:lang w:eastAsia="x-none"/>
        </w:rPr>
      </w:pPr>
      <w:r w:rsidRPr="00B7506B">
        <w:rPr>
          <w:rFonts w:eastAsia="Arial"/>
          <w:noProof/>
          <w:lang w:eastAsia="x-none"/>
        </w:rPr>
        <w:t xml:space="preserve">References </w:t>
      </w:r>
    </w:p>
    <w:p w14:paraId="552705E0" w14:textId="77777777" w:rsidR="001276BB" w:rsidRDefault="001276BB" w:rsidP="001276BB">
      <w:pPr>
        <w:pStyle w:val="ListParagraph"/>
        <w:numPr>
          <w:ilvl w:val="0"/>
          <w:numId w:val="23"/>
        </w:numPr>
        <w:spacing w:before="80" w:after="80" w:line="240" w:lineRule="auto"/>
        <w:ind w:left="357" w:hanging="357"/>
        <w:contextualSpacing w:val="0"/>
        <w:jc w:val="both"/>
        <w:rPr>
          <w:rFonts w:ascii="Times New Roman" w:hAnsi="Times New Roman"/>
          <w:color w:val="000000" w:themeColor="text1"/>
        </w:rPr>
      </w:pPr>
      <w:r>
        <w:rPr>
          <w:rFonts w:ascii="Times New Roman" w:hAnsi="Times New Roman"/>
          <w:color w:val="000000" w:themeColor="text1"/>
        </w:rPr>
        <w:t xml:space="preserve">3GPP TR 38.843 </w:t>
      </w:r>
      <w:r w:rsidRPr="006427B4">
        <w:rPr>
          <w:rFonts w:ascii="Times New Roman" w:hAnsi="Times New Roman"/>
          <w:color w:val="000000" w:themeColor="text1"/>
        </w:rPr>
        <w:t>Study on Artificial Intelligence (AI)/Machine Learning (ML) for NR air interface</w:t>
      </w:r>
      <w:r>
        <w:rPr>
          <w:rFonts w:ascii="Times New Roman" w:hAnsi="Times New Roman"/>
          <w:color w:val="000000" w:themeColor="text1"/>
        </w:rPr>
        <w:t>.</w:t>
      </w:r>
    </w:p>
    <w:p w14:paraId="648E7926" w14:textId="6C5F9557" w:rsidR="002909B4" w:rsidRPr="00E4593F" w:rsidRDefault="00301E3C" w:rsidP="001276BB">
      <w:pPr>
        <w:pStyle w:val="ListParagraph"/>
        <w:numPr>
          <w:ilvl w:val="0"/>
          <w:numId w:val="23"/>
        </w:numPr>
        <w:spacing w:before="80" w:after="80" w:line="240" w:lineRule="auto"/>
        <w:contextualSpacing w:val="0"/>
        <w:jc w:val="both"/>
        <w:rPr>
          <w:rFonts w:ascii="Times New Roman" w:hAnsi="Times New Roman"/>
          <w:color w:val="000000" w:themeColor="text1"/>
        </w:rPr>
      </w:pPr>
      <w:r>
        <w:rPr>
          <w:rFonts w:ascii="Times New Roman" w:hAnsi="Times New Roman"/>
          <w:color w:val="000000" w:themeColor="text1"/>
        </w:rPr>
        <w:t>RP-24</w:t>
      </w:r>
      <w:r w:rsidR="00BE3589">
        <w:rPr>
          <w:rFonts w:ascii="Times New Roman" w:hAnsi="Times New Roman"/>
          <w:color w:val="000000" w:themeColor="text1"/>
        </w:rPr>
        <w:t>2393</w:t>
      </w:r>
      <w:r>
        <w:rPr>
          <w:rFonts w:ascii="Times New Roman" w:hAnsi="Times New Roman"/>
          <w:color w:val="000000" w:themeColor="text1"/>
        </w:rPr>
        <w:t xml:space="preserve">: </w:t>
      </w:r>
      <w:r w:rsidRPr="00301E3C">
        <w:rPr>
          <w:rFonts w:ascii="Times New Roman" w:hAnsi="Times New Roman"/>
          <w:color w:val="000000" w:themeColor="text1"/>
        </w:rPr>
        <w:t>Revised SID on AIML for mobility in NR</w:t>
      </w:r>
    </w:p>
    <w:p w14:paraId="6C4DF56E" w14:textId="75711F7F" w:rsidR="00EB24C0" w:rsidRPr="001276BB" w:rsidRDefault="00EB24C0" w:rsidP="006324D8">
      <w:pPr>
        <w:pStyle w:val="CRCoverPage"/>
        <w:tabs>
          <w:tab w:val="right" w:pos="9639"/>
        </w:tabs>
        <w:spacing w:after="0"/>
        <w:rPr>
          <w:rFonts w:ascii="Times New Roman" w:eastAsia="Batang" w:hAnsi="Times New Roman"/>
          <w:sz w:val="22"/>
          <w:szCs w:val="22"/>
          <w:lang w:eastAsia="zh-CN"/>
        </w:rPr>
      </w:pP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A29E2" w14:textId="77777777" w:rsidR="00DD0123" w:rsidRDefault="00DD0123">
      <w:r>
        <w:separator/>
      </w:r>
    </w:p>
  </w:endnote>
  <w:endnote w:type="continuationSeparator" w:id="0">
    <w:p w14:paraId="3DD393FB" w14:textId="77777777" w:rsidR="00DD0123" w:rsidRDefault="00DD0123">
      <w:r>
        <w:continuationSeparator/>
      </w:r>
    </w:p>
  </w:endnote>
  <w:endnote w:type="continuationNotice" w:id="1">
    <w:p w14:paraId="658A1FA9" w14:textId="77777777" w:rsidR="00DD0123" w:rsidRDefault="00DD0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C05DC" w14:textId="77777777" w:rsidR="00DD0123" w:rsidRDefault="00DD0123">
      <w:r>
        <w:separator/>
      </w:r>
    </w:p>
  </w:footnote>
  <w:footnote w:type="continuationSeparator" w:id="0">
    <w:p w14:paraId="2D4EDF66" w14:textId="77777777" w:rsidR="00DD0123" w:rsidRDefault="00DD0123">
      <w:r>
        <w:continuationSeparator/>
      </w:r>
    </w:p>
  </w:footnote>
  <w:footnote w:type="continuationNotice" w:id="1">
    <w:p w14:paraId="4B2F8B79" w14:textId="77777777" w:rsidR="00DD0123" w:rsidRDefault="00DD01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05601"/>
    <w:multiLevelType w:val="hybridMultilevel"/>
    <w:tmpl w:val="6CE2AA88"/>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67C11DD"/>
    <w:multiLevelType w:val="multilevel"/>
    <w:tmpl w:val="05F4C102"/>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EC1D5D"/>
    <w:multiLevelType w:val="multilevel"/>
    <w:tmpl w:val="3F38A094"/>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2"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3"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5FF04C4"/>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4"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5"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1"/>
  </w:num>
  <w:num w:numId="2" w16cid:durableId="1118648377">
    <w:abstractNumId w:val="24"/>
  </w:num>
  <w:num w:numId="3" w16cid:durableId="733433732">
    <w:abstractNumId w:val="12"/>
  </w:num>
  <w:num w:numId="4" w16cid:durableId="99183514">
    <w:abstractNumId w:val="9"/>
  </w:num>
  <w:num w:numId="5" w16cid:durableId="1603878845">
    <w:abstractNumId w:val="2"/>
  </w:num>
  <w:num w:numId="6" w16cid:durableId="1531187702">
    <w:abstractNumId w:val="23"/>
  </w:num>
  <w:num w:numId="7" w16cid:durableId="583950909">
    <w:abstractNumId w:val="25"/>
  </w:num>
  <w:num w:numId="8" w16cid:durableId="1858275045">
    <w:abstractNumId w:val="16"/>
  </w:num>
  <w:num w:numId="9" w16cid:durableId="1541164796">
    <w:abstractNumId w:val="13"/>
  </w:num>
  <w:num w:numId="10" w16cid:durableId="195627461">
    <w:abstractNumId w:val="6"/>
  </w:num>
  <w:num w:numId="11" w16cid:durableId="1150945229">
    <w:abstractNumId w:val="20"/>
  </w:num>
  <w:num w:numId="12" w16cid:durableId="664011702">
    <w:abstractNumId w:val="17"/>
  </w:num>
  <w:num w:numId="13" w16cid:durableId="542786459">
    <w:abstractNumId w:val="0"/>
  </w:num>
  <w:num w:numId="14" w16cid:durableId="1788158413">
    <w:abstractNumId w:val="5"/>
  </w:num>
  <w:num w:numId="15" w16cid:durableId="1060442625">
    <w:abstractNumId w:val="22"/>
  </w:num>
  <w:num w:numId="16" w16cid:durableId="768892580">
    <w:abstractNumId w:val="7"/>
  </w:num>
  <w:num w:numId="17" w16cid:durableId="109862247">
    <w:abstractNumId w:val="22"/>
  </w:num>
  <w:num w:numId="18" w16cid:durableId="1843658861">
    <w:abstractNumId w:val="22"/>
  </w:num>
  <w:num w:numId="19" w16cid:durableId="1190603182">
    <w:abstractNumId w:val="21"/>
  </w:num>
  <w:num w:numId="20" w16cid:durableId="1109662301">
    <w:abstractNumId w:val="19"/>
  </w:num>
  <w:num w:numId="21" w16cid:durableId="183567218">
    <w:abstractNumId w:val="14"/>
  </w:num>
  <w:num w:numId="22" w16cid:durableId="325670262">
    <w:abstractNumId w:val="18"/>
  </w:num>
  <w:num w:numId="23" w16cid:durableId="807430969">
    <w:abstractNumId w:val="15"/>
  </w:num>
  <w:num w:numId="24" w16cid:durableId="464465502">
    <w:abstractNumId w:val="1"/>
  </w:num>
  <w:num w:numId="25" w16cid:durableId="39205967">
    <w:abstractNumId w:val="18"/>
  </w:num>
  <w:num w:numId="26" w16cid:durableId="864906068">
    <w:abstractNumId w:val="10"/>
  </w:num>
  <w:num w:numId="27" w16cid:durableId="2024014585">
    <w:abstractNumId w:val="4"/>
  </w:num>
  <w:num w:numId="28" w16cid:durableId="2125078987">
    <w:abstractNumId w:val="3"/>
  </w:num>
  <w:num w:numId="29" w16cid:durableId="188980228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5FD"/>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27"/>
    <w:rsid w:val="00015BDA"/>
    <w:rsid w:val="00015D24"/>
    <w:rsid w:val="0001602C"/>
    <w:rsid w:val="000163B0"/>
    <w:rsid w:val="00016417"/>
    <w:rsid w:val="0001683E"/>
    <w:rsid w:val="000169DB"/>
    <w:rsid w:val="00016C47"/>
    <w:rsid w:val="0001701A"/>
    <w:rsid w:val="00017C93"/>
    <w:rsid w:val="00017CD0"/>
    <w:rsid w:val="000200CD"/>
    <w:rsid w:val="0002042C"/>
    <w:rsid w:val="00020A30"/>
    <w:rsid w:val="00020DD1"/>
    <w:rsid w:val="00020EF3"/>
    <w:rsid w:val="00020F3E"/>
    <w:rsid w:val="00021015"/>
    <w:rsid w:val="00021041"/>
    <w:rsid w:val="0002141B"/>
    <w:rsid w:val="00021B5A"/>
    <w:rsid w:val="00021CD5"/>
    <w:rsid w:val="00022804"/>
    <w:rsid w:val="00022815"/>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45F"/>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0F4"/>
    <w:rsid w:val="000375A4"/>
    <w:rsid w:val="00040127"/>
    <w:rsid w:val="000413A1"/>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6B81"/>
    <w:rsid w:val="0004774F"/>
    <w:rsid w:val="00047771"/>
    <w:rsid w:val="0005030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0DC"/>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67B69"/>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47D"/>
    <w:rsid w:val="00095AA2"/>
    <w:rsid w:val="00095DA7"/>
    <w:rsid w:val="0009666A"/>
    <w:rsid w:val="00096A87"/>
    <w:rsid w:val="000970F6"/>
    <w:rsid w:val="000A006E"/>
    <w:rsid w:val="000A0267"/>
    <w:rsid w:val="000A1523"/>
    <w:rsid w:val="000A17F4"/>
    <w:rsid w:val="000A1A8E"/>
    <w:rsid w:val="000A1ADA"/>
    <w:rsid w:val="000A1DAC"/>
    <w:rsid w:val="000A1E5F"/>
    <w:rsid w:val="000A1F90"/>
    <w:rsid w:val="000A2226"/>
    <w:rsid w:val="000A279A"/>
    <w:rsid w:val="000A2A9B"/>
    <w:rsid w:val="000A2C11"/>
    <w:rsid w:val="000A2F80"/>
    <w:rsid w:val="000A4592"/>
    <w:rsid w:val="000A4D22"/>
    <w:rsid w:val="000A4F80"/>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93"/>
    <w:rsid w:val="000B4DA5"/>
    <w:rsid w:val="000B4F52"/>
    <w:rsid w:val="000B517D"/>
    <w:rsid w:val="000B55AA"/>
    <w:rsid w:val="000B56F5"/>
    <w:rsid w:val="000B5807"/>
    <w:rsid w:val="000B6073"/>
    <w:rsid w:val="000B6338"/>
    <w:rsid w:val="000B64C5"/>
    <w:rsid w:val="000B6E2B"/>
    <w:rsid w:val="000B786A"/>
    <w:rsid w:val="000B792E"/>
    <w:rsid w:val="000C00F8"/>
    <w:rsid w:val="000C080B"/>
    <w:rsid w:val="000C0F14"/>
    <w:rsid w:val="000C1224"/>
    <w:rsid w:val="000C1ADE"/>
    <w:rsid w:val="000C2011"/>
    <w:rsid w:val="000C2180"/>
    <w:rsid w:val="000C2596"/>
    <w:rsid w:val="000C28FA"/>
    <w:rsid w:val="000C2C82"/>
    <w:rsid w:val="000C318A"/>
    <w:rsid w:val="000C363E"/>
    <w:rsid w:val="000C3B66"/>
    <w:rsid w:val="000C3D05"/>
    <w:rsid w:val="000C405C"/>
    <w:rsid w:val="000C410D"/>
    <w:rsid w:val="000C4680"/>
    <w:rsid w:val="000C5DB3"/>
    <w:rsid w:val="000C5E79"/>
    <w:rsid w:val="000C6A67"/>
    <w:rsid w:val="000C72B3"/>
    <w:rsid w:val="000C7308"/>
    <w:rsid w:val="000C7460"/>
    <w:rsid w:val="000C747E"/>
    <w:rsid w:val="000D0E13"/>
    <w:rsid w:val="000D1793"/>
    <w:rsid w:val="000D2ED1"/>
    <w:rsid w:val="000D320E"/>
    <w:rsid w:val="000D3288"/>
    <w:rsid w:val="000D3492"/>
    <w:rsid w:val="000D37CC"/>
    <w:rsid w:val="000D3AB5"/>
    <w:rsid w:val="000D3D69"/>
    <w:rsid w:val="000D419B"/>
    <w:rsid w:val="000D426E"/>
    <w:rsid w:val="000D4F5C"/>
    <w:rsid w:val="000D4F9C"/>
    <w:rsid w:val="000D5350"/>
    <w:rsid w:val="000D53FB"/>
    <w:rsid w:val="000D557F"/>
    <w:rsid w:val="000D570F"/>
    <w:rsid w:val="000D6498"/>
    <w:rsid w:val="000D66AD"/>
    <w:rsid w:val="000D6A19"/>
    <w:rsid w:val="000D6E48"/>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5DB3"/>
    <w:rsid w:val="000E5F2B"/>
    <w:rsid w:val="000E6609"/>
    <w:rsid w:val="000E691D"/>
    <w:rsid w:val="000E6EDA"/>
    <w:rsid w:val="000E7462"/>
    <w:rsid w:val="000E7650"/>
    <w:rsid w:val="000E790D"/>
    <w:rsid w:val="000E7C92"/>
    <w:rsid w:val="000E7DA2"/>
    <w:rsid w:val="000F0000"/>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99A"/>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215"/>
    <w:rsid w:val="00103619"/>
    <w:rsid w:val="001037EB"/>
    <w:rsid w:val="00103929"/>
    <w:rsid w:val="00103F25"/>
    <w:rsid w:val="001042EA"/>
    <w:rsid w:val="00104559"/>
    <w:rsid w:val="00104CB7"/>
    <w:rsid w:val="00104CBF"/>
    <w:rsid w:val="00104E33"/>
    <w:rsid w:val="001053C1"/>
    <w:rsid w:val="00105BCE"/>
    <w:rsid w:val="00105E0F"/>
    <w:rsid w:val="00106613"/>
    <w:rsid w:val="00106701"/>
    <w:rsid w:val="0010694E"/>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276BB"/>
    <w:rsid w:val="001302B0"/>
    <w:rsid w:val="001306EC"/>
    <w:rsid w:val="00130934"/>
    <w:rsid w:val="00130B76"/>
    <w:rsid w:val="00130FD0"/>
    <w:rsid w:val="0013103F"/>
    <w:rsid w:val="001312D5"/>
    <w:rsid w:val="001313E7"/>
    <w:rsid w:val="00132010"/>
    <w:rsid w:val="00132DE7"/>
    <w:rsid w:val="00132F7E"/>
    <w:rsid w:val="00133786"/>
    <w:rsid w:val="0013379C"/>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33A"/>
    <w:rsid w:val="0014053C"/>
    <w:rsid w:val="00141959"/>
    <w:rsid w:val="00141C30"/>
    <w:rsid w:val="00142493"/>
    <w:rsid w:val="0014255A"/>
    <w:rsid w:val="00142978"/>
    <w:rsid w:val="00142C95"/>
    <w:rsid w:val="0014300B"/>
    <w:rsid w:val="001434D1"/>
    <w:rsid w:val="0014370B"/>
    <w:rsid w:val="0014377B"/>
    <w:rsid w:val="00143A43"/>
    <w:rsid w:val="001442FF"/>
    <w:rsid w:val="0014434E"/>
    <w:rsid w:val="00144450"/>
    <w:rsid w:val="001444A6"/>
    <w:rsid w:val="0014457C"/>
    <w:rsid w:val="00144594"/>
    <w:rsid w:val="001446FE"/>
    <w:rsid w:val="00144D6A"/>
    <w:rsid w:val="00145166"/>
    <w:rsid w:val="00145698"/>
    <w:rsid w:val="00145CBD"/>
    <w:rsid w:val="00145EE6"/>
    <w:rsid w:val="00146677"/>
    <w:rsid w:val="001467D7"/>
    <w:rsid w:val="001475F8"/>
    <w:rsid w:val="0014763F"/>
    <w:rsid w:val="001479A7"/>
    <w:rsid w:val="00147BFA"/>
    <w:rsid w:val="001502B3"/>
    <w:rsid w:val="00150325"/>
    <w:rsid w:val="00150626"/>
    <w:rsid w:val="00150B98"/>
    <w:rsid w:val="00151CAD"/>
    <w:rsid w:val="0015236F"/>
    <w:rsid w:val="00153C87"/>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4BF6"/>
    <w:rsid w:val="00175273"/>
    <w:rsid w:val="0017561A"/>
    <w:rsid w:val="00175D2D"/>
    <w:rsid w:val="00175FA6"/>
    <w:rsid w:val="00176336"/>
    <w:rsid w:val="00176991"/>
    <w:rsid w:val="00176E7E"/>
    <w:rsid w:val="00177206"/>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4C"/>
    <w:rsid w:val="00185800"/>
    <w:rsid w:val="00185896"/>
    <w:rsid w:val="00186142"/>
    <w:rsid w:val="0018658C"/>
    <w:rsid w:val="001866BB"/>
    <w:rsid w:val="00186824"/>
    <w:rsid w:val="00186FA2"/>
    <w:rsid w:val="0018789E"/>
    <w:rsid w:val="00187D9C"/>
    <w:rsid w:val="00187E63"/>
    <w:rsid w:val="001902AF"/>
    <w:rsid w:val="001904D0"/>
    <w:rsid w:val="001910A5"/>
    <w:rsid w:val="00191961"/>
    <w:rsid w:val="00191AF4"/>
    <w:rsid w:val="00191B68"/>
    <w:rsid w:val="00191D50"/>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47A"/>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C7F87"/>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ECB"/>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B9"/>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0D85"/>
    <w:rsid w:val="00201AED"/>
    <w:rsid w:val="00202719"/>
    <w:rsid w:val="00202893"/>
    <w:rsid w:val="00202A9B"/>
    <w:rsid w:val="00203966"/>
    <w:rsid w:val="00204033"/>
    <w:rsid w:val="0020489E"/>
    <w:rsid w:val="00204A73"/>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9F9"/>
    <w:rsid w:val="00210F02"/>
    <w:rsid w:val="00211262"/>
    <w:rsid w:val="002119FA"/>
    <w:rsid w:val="00211B91"/>
    <w:rsid w:val="00212840"/>
    <w:rsid w:val="0021288B"/>
    <w:rsid w:val="00212CAB"/>
    <w:rsid w:val="00212CE4"/>
    <w:rsid w:val="00213118"/>
    <w:rsid w:val="002136F8"/>
    <w:rsid w:val="00213787"/>
    <w:rsid w:val="00213875"/>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3AFA"/>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DB4"/>
    <w:rsid w:val="00251E7C"/>
    <w:rsid w:val="0025205E"/>
    <w:rsid w:val="002521ED"/>
    <w:rsid w:val="00252225"/>
    <w:rsid w:val="00252380"/>
    <w:rsid w:val="00252775"/>
    <w:rsid w:val="00252AFE"/>
    <w:rsid w:val="00252F36"/>
    <w:rsid w:val="00252FC2"/>
    <w:rsid w:val="00253977"/>
    <w:rsid w:val="00253FF9"/>
    <w:rsid w:val="00254B54"/>
    <w:rsid w:val="0025518F"/>
    <w:rsid w:val="00255975"/>
    <w:rsid w:val="002559DF"/>
    <w:rsid w:val="00255A21"/>
    <w:rsid w:val="00255E54"/>
    <w:rsid w:val="00256B08"/>
    <w:rsid w:val="00256B29"/>
    <w:rsid w:val="00256B8A"/>
    <w:rsid w:val="00257047"/>
    <w:rsid w:val="00257177"/>
    <w:rsid w:val="00257196"/>
    <w:rsid w:val="00257331"/>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6AF7"/>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0CF3"/>
    <w:rsid w:val="0028158C"/>
    <w:rsid w:val="002815BA"/>
    <w:rsid w:val="002817B8"/>
    <w:rsid w:val="0028198C"/>
    <w:rsid w:val="00281A69"/>
    <w:rsid w:val="00281FA0"/>
    <w:rsid w:val="00282135"/>
    <w:rsid w:val="002826E5"/>
    <w:rsid w:val="00282D25"/>
    <w:rsid w:val="00282D7A"/>
    <w:rsid w:val="00282E54"/>
    <w:rsid w:val="00284062"/>
    <w:rsid w:val="00284965"/>
    <w:rsid w:val="002852F5"/>
    <w:rsid w:val="002860F1"/>
    <w:rsid w:val="0028725E"/>
    <w:rsid w:val="0028771E"/>
    <w:rsid w:val="00287934"/>
    <w:rsid w:val="00290425"/>
    <w:rsid w:val="002904DF"/>
    <w:rsid w:val="00290688"/>
    <w:rsid w:val="0029079E"/>
    <w:rsid w:val="002909B4"/>
    <w:rsid w:val="00291075"/>
    <w:rsid w:val="00291170"/>
    <w:rsid w:val="002912BF"/>
    <w:rsid w:val="0029135F"/>
    <w:rsid w:val="002914C6"/>
    <w:rsid w:val="00291923"/>
    <w:rsid w:val="0029242A"/>
    <w:rsid w:val="002928C7"/>
    <w:rsid w:val="00292CA9"/>
    <w:rsid w:val="00292E63"/>
    <w:rsid w:val="00293199"/>
    <w:rsid w:val="00293425"/>
    <w:rsid w:val="00293C97"/>
    <w:rsid w:val="00293FF2"/>
    <w:rsid w:val="00294A39"/>
    <w:rsid w:val="00294ABC"/>
    <w:rsid w:val="00294E96"/>
    <w:rsid w:val="00295230"/>
    <w:rsid w:val="0029553F"/>
    <w:rsid w:val="002959D8"/>
    <w:rsid w:val="00295B97"/>
    <w:rsid w:val="00295F15"/>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20D"/>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5FB9"/>
    <w:rsid w:val="002B6197"/>
    <w:rsid w:val="002B6A0E"/>
    <w:rsid w:val="002B6FBA"/>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44D"/>
    <w:rsid w:val="002C55C6"/>
    <w:rsid w:val="002C5A07"/>
    <w:rsid w:val="002C5A54"/>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A9B"/>
    <w:rsid w:val="002E1C23"/>
    <w:rsid w:val="002E21FE"/>
    <w:rsid w:val="002E25CA"/>
    <w:rsid w:val="002E2ADA"/>
    <w:rsid w:val="002E2EDD"/>
    <w:rsid w:val="002E3F00"/>
    <w:rsid w:val="002E3FF8"/>
    <w:rsid w:val="002E4030"/>
    <w:rsid w:val="002E4543"/>
    <w:rsid w:val="002E463D"/>
    <w:rsid w:val="002E46EE"/>
    <w:rsid w:val="002E47C7"/>
    <w:rsid w:val="002E4C3D"/>
    <w:rsid w:val="002E51CA"/>
    <w:rsid w:val="002E53CD"/>
    <w:rsid w:val="002E56AD"/>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6B0"/>
    <w:rsid w:val="002F174F"/>
    <w:rsid w:val="002F18B2"/>
    <w:rsid w:val="002F1B77"/>
    <w:rsid w:val="002F1CA7"/>
    <w:rsid w:val="002F1CE8"/>
    <w:rsid w:val="002F1EA6"/>
    <w:rsid w:val="002F27EB"/>
    <w:rsid w:val="002F34C8"/>
    <w:rsid w:val="002F4178"/>
    <w:rsid w:val="002F42DA"/>
    <w:rsid w:val="002F46B5"/>
    <w:rsid w:val="002F47AC"/>
    <w:rsid w:val="002F5138"/>
    <w:rsid w:val="002F5939"/>
    <w:rsid w:val="002F5DDA"/>
    <w:rsid w:val="002F6242"/>
    <w:rsid w:val="002F62F6"/>
    <w:rsid w:val="002F648C"/>
    <w:rsid w:val="002F65FB"/>
    <w:rsid w:val="002F6BEE"/>
    <w:rsid w:val="002F6CE1"/>
    <w:rsid w:val="002F6E6F"/>
    <w:rsid w:val="002F777F"/>
    <w:rsid w:val="003002BB"/>
    <w:rsid w:val="003004C4"/>
    <w:rsid w:val="0030053F"/>
    <w:rsid w:val="003005F9"/>
    <w:rsid w:val="003006D3"/>
    <w:rsid w:val="00300E17"/>
    <w:rsid w:val="00300E43"/>
    <w:rsid w:val="00301066"/>
    <w:rsid w:val="0030126C"/>
    <w:rsid w:val="003013B5"/>
    <w:rsid w:val="00301990"/>
    <w:rsid w:val="00301BCB"/>
    <w:rsid w:val="00301E34"/>
    <w:rsid w:val="00301E3C"/>
    <w:rsid w:val="00301FBE"/>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26F"/>
    <w:rsid w:val="00317441"/>
    <w:rsid w:val="0031776F"/>
    <w:rsid w:val="00317B03"/>
    <w:rsid w:val="00320051"/>
    <w:rsid w:val="003207AA"/>
    <w:rsid w:val="003207AC"/>
    <w:rsid w:val="00320EEA"/>
    <w:rsid w:val="00321310"/>
    <w:rsid w:val="0032133A"/>
    <w:rsid w:val="00321A42"/>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79A"/>
    <w:rsid w:val="00344AE8"/>
    <w:rsid w:val="00344BB8"/>
    <w:rsid w:val="00344CDB"/>
    <w:rsid w:val="00344DF4"/>
    <w:rsid w:val="00344FDE"/>
    <w:rsid w:val="00344FEA"/>
    <w:rsid w:val="0034542C"/>
    <w:rsid w:val="003455CC"/>
    <w:rsid w:val="003456C9"/>
    <w:rsid w:val="0034595C"/>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2F99"/>
    <w:rsid w:val="0036331B"/>
    <w:rsid w:val="003639C5"/>
    <w:rsid w:val="003640AE"/>
    <w:rsid w:val="003646B7"/>
    <w:rsid w:val="00364998"/>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D8"/>
    <w:rsid w:val="003760F1"/>
    <w:rsid w:val="00376B13"/>
    <w:rsid w:val="00376DFE"/>
    <w:rsid w:val="00376F6C"/>
    <w:rsid w:val="003773DC"/>
    <w:rsid w:val="0037791B"/>
    <w:rsid w:val="00377C7E"/>
    <w:rsid w:val="00380069"/>
    <w:rsid w:val="00380393"/>
    <w:rsid w:val="00380836"/>
    <w:rsid w:val="0038157B"/>
    <w:rsid w:val="00381671"/>
    <w:rsid w:val="003816F8"/>
    <w:rsid w:val="00381A13"/>
    <w:rsid w:val="0038209B"/>
    <w:rsid w:val="003822CB"/>
    <w:rsid w:val="00382C33"/>
    <w:rsid w:val="00382CB1"/>
    <w:rsid w:val="00382DD9"/>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0E3F"/>
    <w:rsid w:val="003C1065"/>
    <w:rsid w:val="003C116D"/>
    <w:rsid w:val="003C11BD"/>
    <w:rsid w:val="003C156C"/>
    <w:rsid w:val="003C1849"/>
    <w:rsid w:val="003C18ED"/>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059"/>
    <w:rsid w:val="003C7503"/>
    <w:rsid w:val="003C7546"/>
    <w:rsid w:val="003C78E9"/>
    <w:rsid w:val="003C7A34"/>
    <w:rsid w:val="003D0280"/>
    <w:rsid w:val="003D03FA"/>
    <w:rsid w:val="003D0CAC"/>
    <w:rsid w:val="003D112F"/>
    <w:rsid w:val="003D14C1"/>
    <w:rsid w:val="003D1594"/>
    <w:rsid w:val="003D16CD"/>
    <w:rsid w:val="003D17A0"/>
    <w:rsid w:val="003D19E1"/>
    <w:rsid w:val="003D2457"/>
    <w:rsid w:val="003D2592"/>
    <w:rsid w:val="003D27DA"/>
    <w:rsid w:val="003D2853"/>
    <w:rsid w:val="003D286A"/>
    <w:rsid w:val="003D2C9C"/>
    <w:rsid w:val="003D2E8A"/>
    <w:rsid w:val="003D3495"/>
    <w:rsid w:val="003D36EF"/>
    <w:rsid w:val="003D393B"/>
    <w:rsid w:val="003D3A23"/>
    <w:rsid w:val="003D4088"/>
    <w:rsid w:val="003D40F9"/>
    <w:rsid w:val="003D4845"/>
    <w:rsid w:val="003D49BA"/>
    <w:rsid w:val="003D4A98"/>
    <w:rsid w:val="003D4B4F"/>
    <w:rsid w:val="003D5A7D"/>
    <w:rsid w:val="003D614D"/>
    <w:rsid w:val="003D774B"/>
    <w:rsid w:val="003D775B"/>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1DB1"/>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582"/>
    <w:rsid w:val="00411ADF"/>
    <w:rsid w:val="00411B37"/>
    <w:rsid w:val="00411F58"/>
    <w:rsid w:val="00412091"/>
    <w:rsid w:val="0041286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D5E"/>
    <w:rsid w:val="00420225"/>
    <w:rsid w:val="0042035A"/>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5E1D"/>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64A"/>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5E97"/>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6701F"/>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3B5"/>
    <w:rsid w:val="00485AC4"/>
    <w:rsid w:val="00485B2A"/>
    <w:rsid w:val="004868BA"/>
    <w:rsid w:val="00486AB8"/>
    <w:rsid w:val="00487139"/>
    <w:rsid w:val="00487147"/>
    <w:rsid w:val="00487476"/>
    <w:rsid w:val="00487708"/>
    <w:rsid w:val="00490408"/>
    <w:rsid w:val="0049152A"/>
    <w:rsid w:val="004919E0"/>
    <w:rsid w:val="004926A3"/>
    <w:rsid w:val="00492A96"/>
    <w:rsid w:val="004937B0"/>
    <w:rsid w:val="00494652"/>
    <w:rsid w:val="00494D0B"/>
    <w:rsid w:val="00494D7D"/>
    <w:rsid w:val="00494EE6"/>
    <w:rsid w:val="00495686"/>
    <w:rsid w:val="00495D8B"/>
    <w:rsid w:val="00496B29"/>
    <w:rsid w:val="00496B75"/>
    <w:rsid w:val="00496EC0"/>
    <w:rsid w:val="0049725A"/>
    <w:rsid w:val="00497658"/>
    <w:rsid w:val="00497967"/>
    <w:rsid w:val="00497A44"/>
    <w:rsid w:val="00497A57"/>
    <w:rsid w:val="00497AB4"/>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5C5A"/>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5C2"/>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0A6"/>
    <w:rsid w:val="004D4495"/>
    <w:rsid w:val="004D48E5"/>
    <w:rsid w:val="004D4ACA"/>
    <w:rsid w:val="004D4C04"/>
    <w:rsid w:val="004D4F9B"/>
    <w:rsid w:val="004D5146"/>
    <w:rsid w:val="004D5782"/>
    <w:rsid w:val="004D6802"/>
    <w:rsid w:val="004D6959"/>
    <w:rsid w:val="004D6AA3"/>
    <w:rsid w:val="004D71D0"/>
    <w:rsid w:val="004D77D5"/>
    <w:rsid w:val="004E1248"/>
    <w:rsid w:val="004E1788"/>
    <w:rsid w:val="004E1A77"/>
    <w:rsid w:val="004E1AA5"/>
    <w:rsid w:val="004E21B4"/>
    <w:rsid w:val="004E291E"/>
    <w:rsid w:val="004E3771"/>
    <w:rsid w:val="004E3B3D"/>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D6C"/>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BFA"/>
    <w:rsid w:val="004F5D28"/>
    <w:rsid w:val="004F5FA7"/>
    <w:rsid w:val="004F6790"/>
    <w:rsid w:val="004F71BE"/>
    <w:rsid w:val="004F71E8"/>
    <w:rsid w:val="004F76F4"/>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8FC"/>
    <w:rsid w:val="00512B7D"/>
    <w:rsid w:val="0051330E"/>
    <w:rsid w:val="005134CC"/>
    <w:rsid w:val="00513C3E"/>
    <w:rsid w:val="00513E55"/>
    <w:rsid w:val="00513F0A"/>
    <w:rsid w:val="00514097"/>
    <w:rsid w:val="005143E1"/>
    <w:rsid w:val="00514ADE"/>
    <w:rsid w:val="00514DF3"/>
    <w:rsid w:val="00515171"/>
    <w:rsid w:val="0051580D"/>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67"/>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A26"/>
    <w:rsid w:val="00527C69"/>
    <w:rsid w:val="00527F49"/>
    <w:rsid w:val="005303EC"/>
    <w:rsid w:val="0053051C"/>
    <w:rsid w:val="00530BFA"/>
    <w:rsid w:val="00530D1D"/>
    <w:rsid w:val="00531529"/>
    <w:rsid w:val="005315AB"/>
    <w:rsid w:val="00531BF5"/>
    <w:rsid w:val="00531E24"/>
    <w:rsid w:val="00531FDB"/>
    <w:rsid w:val="005335CD"/>
    <w:rsid w:val="00533DFA"/>
    <w:rsid w:val="005343AE"/>
    <w:rsid w:val="0053579C"/>
    <w:rsid w:val="00536288"/>
    <w:rsid w:val="005364D1"/>
    <w:rsid w:val="005366AC"/>
    <w:rsid w:val="005372C2"/>
    <w:rsid w:val="005377EF"/>
    <w:rsid w:val="00540610"/>
    <w:rsid w:val="00540F23"/>
    <w:rsid w:val="005415A9"/>
    <w:rsid w:val="00541683"/>
    <w:rsid w:val="00542C6E"/>
    <w:rsid w:val="00542F9E"/>
    <w:rsid w:val="00543B6D"/>
    <w:rsid w:val="0054437C"/>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9BF"/>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459"/>
    <w:rsid w:val="0056250E"/>
    <w:rsid w:val="00563395"/>
    <w:rsid w:val="00563584"/>
    <w:rsid w:val="00563610"/>
    <w:rsid w:val="00563799"/>
    <w:rsid w:val="00563872"/>
    <w:rsid w:val="00563923"/>
    <w:rsid w:val="0056397A"/>
    <w:rsid w:val="00563E6B"/>
    <w:rsid w:val="005643C6"/>
    <w:rsid w:val="00564404"/>
    <w:rsid w:val="005652B8"/>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5D41"/>
    <w:rsid w:val="00576A56"/>
    <w:rsid w:val="0057752F"/>
    <w:rsid w:val="0058058B"/>
    <w:rsid w:val="0058068D"/>
    <w:rsid w:val="00580879"/>
    <w:rsid w:val="00580F00"/>
    <w:rsid w:val="005812D5"/>
    <w:rsid w:val="0058139E"/>
    <w:rsid w:val="00581482"/>
    <w:rsid w:val="005817B0"/>
    <w:rsid w:val="00581C87"/>
    <w:rsid w:val="0058216E"/>
    <w:rsid w:val="00582C76"/>
    <w:rsid w:val="00582DB8"/>
    <w:rsid w:val="00582EEB"/>
    <w:rsid w:val="00583162"/>
    <w:rsid w:val="00583D28"/>
    <w:rsid w:val="005842A8"/>
    <w:rsid w:val="0058490C"/>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2B5"/>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1A"/>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5A8D"/>
    <w:rsid w:val="005A632F"/>
    <w:rsid w:val="005A635E"/>
    <w:rsid w:val="005A6FE1"/>
    <w:rsid w:val="005A760A"/>
    <w:rsid w:val="005B0922"/>
    <w:rsid w:val="005B1633"/>
    <w:rsid w:val="005B1F02"/>
    <w:rsid w:val="005B1F64"/>
    <w:rsid w:val="005B202A"/>
    <w:rsid w:val="005B23B1"/>
    <w:rsid w:val="005B300F"/>
    <w:rsid w:val="005B3143"/>
    <w:rsid w:val="005B36FC"/>
    <w:rsid w:val="005B3FCC"/>
    <w:rsid w:val="005B4311"/>
    <w:rsid w:val="005B4487"/>
    <w:rsid w:val="005B47DC"/>
    <w:rsid w:val="005B4CD8"/>
    <w:rsid w:val="005B4D7C"/>
    <w:rsid w:val="005B5572"/>
    <w:rsid w:val="005B55AD"/>
    <w:rsid w:val="005B59A1"/>
    <w:rsid w:val="005B5D2B"/>
    <w:rsid w:val="005B649D"/>
    <w:rsid w:val="005B64D9"/>
    <w:rsid w:val="005B6BD6"/>
    <w:rsid w:val="005B7730"/>
    <w:rsid w:val="005B7AD9"/>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3B92"/>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583"/>
    <w:rsid w:val="005E08EF"/>
    <w:rsid w:val="005E0F7B"/>
    <w:rsid w:val="005E14F9"/>
    <w:rsid w:val="005E1B87"/>
    <w:rsid w:val="005E21E8"/>
    <w:rsid w:val="005E236A"/>
    <w:rsid w:val="005E26C9"/>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306"/>
    <w:rsid w:val="005F5436"/>
    <w:rsid w:val="005F5BEC"/>
    <w:rsid w:val="005F5F96"/>
    <w:rsid w:val="005F604E"/>
    <w:rsid w:val="005F6144"/>
    <w:rsid w:val="005F650A"/>
    <w:rsid w:val="005F6971"/>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51CD"/>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0DDD"/>
    <w:rsid w:val="00671260"/>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3C9"/>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C75"/>
    <w:rsid w:val="00686F63"/>
    <w:rsid w:val="00686FB6"/>
    <w:rsid w:val="00687366"/>
    <w:rsid w:val="00687883"/>
    <w:rsid w:val="006879AA"/>
    <w:rsid w:val="006902FA"/>
    <w:rsid w:val="00690862"/>
    <w:rsid w:val="00690FF0"/>
    <w:rsid w:val="006910E6"/>
    <w:rsid w:val="0069127D"/>
    <w:rsid w:val="00691572"/>
    <w:rsid w:val="00691D40"/>
    <w:rsid w:val="00692A6D"/>
    <w:rsid w:val="00692D3A"/>
    <w:rsid w:val="006930ED"/>
    <w:rsid w:val="0069354D"/>
    <w:rsid w:val="006936CF"/>
    <w:rsid w:val="00693C03"/>
    <w:rsid w:val="00693EB5"/>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2F6"/>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AF"/>
    <w:rsid w:val="006A6728"/>
    <w:rsid w:val="006A6CD2"/>
    <w:rsid w:val="006A7198"/>
    <w:rsid w:val="006A7B46"/>
    <w:rsid w:val="006A7F07"/>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41F"/>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D0"/>
    <w:rsid w:val="006C6843"/>
    <w:rsid w:val="006C718C"/>
    <w:rsid w:val="006C72D4"/>
    <w:rsid w:val="006C752F"/>
    <w:rsid w:val="006C76B6"/>
    <w:rsid w:val="006C7745"/>
    <w:rsid w:val="006D035E"/>
    <w:rsid w:val="006D044A"/>
    <w:rsid w:val="006D060D"/>
    <w:rsid w:val="006D08A2"/>
    <w:rsid w:val="006D0D47"/>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7F0"/>
    <w:rsid w:val="006E142E"/>
    <w:rsid w:val="006E14C8"/>
    <w:rsid w:val="006E16AE"/>
    <w:rsid w:val="006E1792"/>
    <w:rsid w:val="006E1EEA"/>
    <w:rsid w:val="006E20A4"/>
    <w:rsid w:val="006E2265"/>
    <w:rsid w:val="006E2840"/>
    <w:rsid w:val="006E2E66"/>
    <w:rsid w:val="006E310B"/>
    <w:rsid w:val="006E31C9"/>
    <w:rsid w:val="006E3833"/>
    <w:rsid w:val="006E3A64"/>
    <w:rsid w:val="006E49FE"/>
    <w:rsid w:val="006E4E4B"/>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66"/>
    <w:rsid w:val="00721CAE"/>
    <w:rsid w:val="00721FDC"/>
    <w:rsid w:val="0072211E"/>
    <w:rsid w:val="007224AD"/>
    <w:rsid w:val="00722B1D"/>
    <w:rsid w:val="007233C5"/>
    <w:rsid w:val="00723BE7"/>
    <w:rsid w:val="00724ED7"/>
    <w:rsid w:val="0072528C"/>
    <w:rsid w:val="007255A3"/>
    <w:rsid w:val="00726344"/>
    <w:rsid w:val="007266DA"/>
    <w:rsid w:val="007267A4"/>
    <w:rsid w:val="007270CA"/>
    <w:rsid w:val="00727217"/>
    <w:rsid w:val="00727391"/>
    <w:rsid w:val="007274EC"/>
    <w:rsid w:val="00727A7A"/>
    <w:rsid w:val="00727C88"/>
    <w:rsid w:val="00730371"/>
    <w:rsid w:val="007314B7"/>
    <w:rsid w:val="00731EFD"/>
    <w:rsid w:val="00732AA5"/>
    <w:rsid w:val="00733126"/>
    <w:rsid w:val="00733140"/>
    <w:rsid w:val="007335FD"/>
    <w:rsid w:val="00733769"/>
    <w:rsid w:val="00735071"/>
    <w:rsid w:val="007350E1"/>
    <w:rsid w:val="007351C0"/>
    <w:rsid w:val="00735D50"/>
    <w:rsid w:val="00735F34"/>
    <w:rsid w:val="00736031"/>
    <w:rsid w:val="007360A8"/>
    <w:rsid w:val="007360C1"/>
    <w:rsid w:val="00736260"/>
    <w:rsid w:val="0073632A"/>
    <w:rsid w:val="00736815"/>
    <w:rsid w:val="00736D99"/>
    <w:rsid w:val="00737897"/>
    <w:rsid w:val="00737E27"/>
    <w:rsid w:val="00737F59"/>
    <w:rsid w:val="0074093A"/>
    <w:rsid w:val="00741112"/>
    <w:rsid w:val="007419EB"/>
    <w:rsid w:val="00741E95"/>
    <w:rsid w:val="00742281"/>
    <w:rsid w:val="0074329C"/>
    <w:rsid w:val="00743CC3"/>
    <w:rsid w:val="00743CFE"/>
    <w:rsid w:val="00743FCA"/>
    <w:rsid w:val="00744DD1"/>
    <w:rsid w:val="00744E48"/>
    <w:rsid w:val="00745C41"/>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601C6"/>
    <w:rsid w:val="00760944"/>
    <w:rsid w:val="00760A1E"/>
    <w:rsid w:val="00760B5C"/>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7C9"/>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165"/>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8CC"/>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754"/>
    <w:rsid w:val="007D4914"/>
    <w:rsid w:val="007D4F82"/>
    <w:rsid w:val="007D578A"/>
    <w:rsid w:val="007D5ACD"/>
    <w:rsid w:val="007D5CF1"/>
    <w:rsid w:val="007D66A2"/>
    <w:rsid w:val="007D688B"/>
    <w:rsid w:val="007D7356"/>
    <w:rsid w:val="007D7475"/>
    <w:rsid w:val="007D77BF"/>
    <w:rsid w:val="007D78CC"/>
    <w:rsid w:val="007E06CC"/>
    <w:rsid w:val="007E075E"/>
    <w:rsid w:val="007E1342"/>
    <w:rsid w:val="007E183C"/>
    <w:rsid w:val="007E19C5"/>
    <w:rsid w:val="007E1A2A"/>
    <w:rsid w:val="007E24A1"/>
    <w:rsid w:val="007E29A5"/>
    <w:rsid w:val="007E3283"/>
    <w:rsid w:val="007E3900"/>
    <w:rsid w:val="007E390D"/>
    <w:rsid w:val="007E3DB0"/>
    <w:rsid w:val="007E3F04"/>
    <w:rsid w:val="007E456F"/>
    <w:rsid w:val="007E4B1B"/>
    <w:rsid w:val="007E5BF4"/>
    <w:rsid w:val="007E652E"/>
    <w:rsid w:val="007E68E0"/>
    <w:rsid w:val="007E6D4B"/>
    <w:rsid w:val="007E70FA"/>
    <w:rsid w:val="007F06F0"/>
    <w:rsid w:val="007F0FF9"/>
    <w:rsid w:val="007F1685"/>
    <w:rsid w:val="007F1691"/>
    <w:rsid w:val="007F19D9"/>
    <w:rsid w:val="007F2032"/>
    <w:rsid w:val="007F21C7"/>
    <w:rsid w:val="007F23C6"/>
    <w:rsid w:val="007F2A4B"/>
    <w:rsid w:val="007F2C64"/>
    <w:rsid w:val="007F2DA0"/>
    <w:rsid w:val="007F3049"/>
    <w:rsid w:val="007F32ED"/>
    <w:rsid w:val="007F395A"/>
    <w:rsid w:val="007F411C"/>
    <w:rsid w:val="007F419B"/>
    <w:rsid w:val="007F50EF"/>
    <w:rsid w:val="007F5265"/>
    <w:rsid w:val="007F5533"/>
    <w:rsid w:val="007F5B6F"/>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21"/>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1B4C"/>
    <w:rsid w:val="008224E8"/>
    <w:rsid w:val="008227D0"/>
    <w:rsid w:val="00822974"/>
    <w:rsid w:val="00822F89"/>
    <w:rsid w:val="00823390"/>
    <w:rsid w:val="008236A6"/>
    <w:rsid w:val="00823ACA"/>
    <w:rsid w:val="0082406F"/>
    <w:rsid w:val="00824092"/>
    <w:rsid w:val="0082460D"/>
    <w:rsid w:val="008247D0"/>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2931"/>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701"/>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293"/>
    <w:rsid w:val="008645AF"/>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A48"/>
    <w:rsid w:val="00875B44"/>
    <w:rsid w:val="00875B92"/>
    <w:rsid w:val="00875BB6"/>
    <w:rsid w:val="00875BC3"/>
    <w:rsid w:val="00875E07"/>
    <w:rsid w:val="00875E54"/>
    <w:rsid w:val="0087666A"/>
    <w:rsid w:val="00876841"/>
    <w:rsid w:val="00876BBC"/>
    <w:rsid w:val="00876F97"/>
    <w:rsid w:val="008772EE"/>
    <w:rsid w:val="00877B86"/>
    <w:rsid w:val="00877DD1"/>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2A77"/>
    <w:rsid w:val="00892CB8"/>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D74"/>
    <w:rsid w:val="008A32FD"/>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56"/>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D96"/>
    <w:rsid w:val="008C012C"/>
    <w:rsid w:val="008C0284"/>
    <w:rsid w:val="008C05DB"/>
    <w:rsid w:val="008C062B"/>
    <w:rsid w:val="008C19CD"/>
    <w:rsid w:val="008C1CD1"/>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6B8F"/>
    <w:rsid w:val="008C6D48"/>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BE4"/>
    <w:rsid w:val="008D2D8F"/>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F44"/>
    <w:rsid w:val="008E30A9"/>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6A6"/>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0B8"/>
    <w:rsid w:val="00902166"/>
    <w:rsid w:val="009021F5"/>
    <w:rsid w:val="0090246F"/>
    <w:rsid w:val="009024DF"/>
    <w:rsid w:val="00902564"/>
    <w:rsid w:val="00902ACB"/>
    <w:rsid w:val="00902E65"/>
    <w:rsid w:val="00903121"/>
    <w:rsid w:val="00903301"/>
    <w:rsid w:val="009035C5"/>
    <w:rsid w:val="009039C4"/>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96B"/>
    <w:rsid w:val="00907A64"/>
    <w:rsid w:val="00907D0F"/>
    <w:rsid w:val="00907EFF"/>
    <w:rsid w:val="0091008C"/>
    <w:rsid w:val="009109EC"/>
    <w:rsid w:val="00910A66"/>
    <w:rsid w:val="00910FDE"/>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A82"/>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F0"/>
    <w:rsid w:val="00924314"/>
    <w:rsid w:val="00924F9F"/>
    <w:rsid w:val="00925056"/>
    <w:rsid w:val="00925460"/>
    <w:rsid w:val="009257B5"/>
    <w:rsid w:val="00925C40"/>
    <w:rsid w:val="00925E68"/>
    <w:rsid w:val="009263FB"/>
    <w:rsid w:val="00926B47"/>
    <w:rsid w:val="00926BA6"/>
    <w:rsid w:val="00926BD4"/>
    <w:rsid w:val="00926D20"/>
    <w:rsid w:val="00927472"/>
    <w:rsid w:val="00927560"/>
    <w:rsid w:val="0092778D"/>
    <w:rsid w:val="00927F5D"/>
    <w:rsid w:val="009300AB"/>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5D1A"/>
    <w:rsid w:val="009364EC"/>
    <w:rsid w:val="009366F7"/>
    <w:rsid w:val="00936881"/>
    <w:rsid w:val="00936AE9"/>
    <w:rsid w:val="00937625"/>
    <w:rsid w:val="009400E5"/>
    <w:rsid w:val="009401AC"/>
    <w:rsid w:val="009402E0"/>
    <w:rsid w:val="00940457"/>
    <w:rsid w:val="009406E9"/>
    <w:rsid w:val="00941246"/>
    <w:rsid w:val="0094135D"/>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9C8"/>
    <w:rsid w:val="00946D8A"/>
    <w:rsid w:val="00947253"/>
    <w:rsid w:val="0094737A"/>
    <w:rsid w:val="00947894"/>
    <w:rsid w:val="00947C46"/>
    <w:rsid w:val="00947C80"/>
    <w:rsid w:val="00947E5F"/>
    <w:rsid w:val="00950041"/>
    <w:rsid w:val="009505AD"/>
    <w:rsid w:val="0095071D"/>
    <w:rsid w:val="00950B1C"/>
    <w:rsid w:val="009510CA"/>
    <w:rsid w:val="009511A0"/>
    <w:rsid w:val="009516BE"/>
    <w:rsid w:val="00952023"/>
    <w:rsid w:val="00952FC2"/>
    <w:rsid w:val="00953960"/>
    <w:rsid w:val="00953A00"/>
    <w:rsid w:val="00953C0A"/>
    <w:rsid w:val="009540C9"/>
    <w:rsid w:val="009548BD"/>
    <w:rsid w:val="00954B19"/>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70E"/>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625"/>
    <w:rsid w:val="00966714"/>
    <w:rsid w:val="0096696B"/>
    <w:rsid w:val="009669BE"/>
    <w:rsid w:val="00966C17"/>
    <w:rsid w:val="00967235"/>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0F2"/>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87F38"/>
    <w:rsid w:val="0099031A"/>
    <w:rsid w:val="0099050F"/>
    <w:rsid w:val="0099184C"/>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69B"/>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E92"/>
    <w:rsid w:val="009B2F2D"/>
    <w:rsid w:val="009B3718"/>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474"/>
    <w:rsid w:val="009B75DD"/>
    <w:rsid w:val="009C001F"/>
    <w:rsid w:val="009C0165"/>
    <w:rsid w:val="009C0323"/>
    <w:rsid w:val="009C04C9"/>
    <w:rsid w:val="009C0C11"/>
    <w:rsid w:val="009C0FEA"/>
    <w:rsid w:val="009C1F56"/>
    <w:rsid w:val="009C2111"/>
    <w:rsid w:val="009C267E"/>
    <w:rsid w:val="009C29FC"/>
    <w:rsid w:val="009C3E99"/>
    <w:rsid w:val="009C40E4"/>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BB6"/>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BA"/>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04"/>
    <w:rsid w:val="00A05998"/>
    <w:rsid w:val="00A063B5"/>
    <w:rsid w:val="00A06E15"/>
    <w:rsid w:val="00A07160"/>
    <w:rsid w:val="00A0757D"/>
    <w:rsid w:val="00A079AF"/>
    <w:rsid w:val="00A102FC"/>
    <w:rsid w:val="00A10829"/>
    <w:rsid w:val="00A10B96"/>
    <w:rsid w:val="00A10E1D"/>
    <w:rsid w:val="00A10E9D"/>
    <w:rsid w:val="00A111C3"/>
    <w:rsid w:val="00A1145A"/>
    <w:rsid w:val="00A1150F"/>
    <w:rsid w:val="00A11736"/>
    <w:rsid w:val="00A1184F"/>
    <w:rsid w:val="00A11951"/>
    <w:rsid w:val="00A11B9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ACC"/>
    <w:rsid w:val="00A15C5F"/>
    <w:rsid w:val="00A15E28"/>
    <w:rsid w:val="00A160C8"/>
    <w:rsid w:val="00A16C8B"/>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0B2"/>
    <w:rsid w:val="00A245A9"/>
    <w:rsid w:val="00A24C9C"/>
    <w:rsid w:val="00A24E1A"/>
    <w:rsid w:val="00A25BDD"/>
    <w:rsid w:val="00A260E2"/>
    <w:rsid w:val="00A26943"/>
    <w:rsid w:val="00A2712B"/>
    <w:rsid w:val="00A278CC"/>
    <w:rsid w:val="00A27F62"/>
    <w:rsid w:val="00A3012C"/>
    <w:rsid w:val="00A3018E"/>
    <w:rsid w:val="00A30894"/>
    <w:rsid w:val="00A30FD1"/>
    <w:rsid w:val="00A315A6"/>
    <w:rsid w:val="00A3187C"/>
    <w:rsid w:val="00A31B2D"/>
    <w:rsid w:val="00A31C21"/>
    <w:rsid w:val="00A31D3A"/>
    <w:rsid w:val="00A3288D"/>
    <w:rsid w:val="00A32C8C"/>
    <w:rsid w:val="00A33808"/>
    <w:rsid w:val="00A33B50"/>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0D7"/>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3A9"/>
    <w:rsid w:val="00A567E1"/>
    <w:rsid w:val="00A568EA"/>
    <w:rsid w:val="00A5697E"/>
    <w:rsid w:val="00A56BB7"/>
    <w:rsid w:val="00A56D3A"/>
    <w:rsid w:val="00A56F1C"/>
    <w:rsid w:val="00A5723F"/>
    <w:rsid w:val="00A57349"/>
    <w:rsid w:val="00A57435"/>
    <w:rsid w:val="00A574EF"/>
    <w:rsid w:val="00A6014B"/>
    <w:rsid w:val="00A6022F"/>
    <w:rsid w:val="00A605FD"/>
    <w:rsid w:val="00A60608"/>
    <w:rsid w:val="00A60A54"/>
    <w:rsid w:val="00A6152E"/>
    <w:rsid w:val="00A617F5"/>
    <w:rsid w:val="00A62009"/>
    <w:rsid w:val="00A62197"/>
    <w:rsid w:val="00A63032"/>
    <w:rsid w:val="00A6303C"/>
    <w:rsid w:val="00A63E1B"/>
    <w:rsid w:val="00A63E4F"/>
    <w:rsid w:val="00A642B0"/>
    <w:rsid w:val="00A64835"/>
    <w:rsid w:val="00A64931"/>
    <w:rsid w:val="00A64DDB"/>
    <w:rsid w:val="00A6561D"/>
    <w:rsid w:val="00A65E0E"/>
    <w:rsid w:val="00A661E6"/>
    <w:rsid w:val="00A66727"/>
    <w:rsid w:val="00A66F82"/>
    <w:rsid w:val="00A675FA"/>
    <w:rsid w:val="00A7013D"/>
    <w:rsid w:val="00A705EF"/>
    <w:rsid w:val="00A70AA5"/>
    <w:rsid w:val="00A70E06"/>
    <w:rsid w:val="00A71443"/>
    <w:rsid w:val="00A71677"/>
    <w:rsid w:val="00A717AF"/>
    <w:rsid w:val="00A71A90"/>
    <w:rsid w:val="00A71AC3"/>
    <w:rsid w:val="00A71D5C"/>
    <w:rsid w:val="00A71ED2"/>
    <w:rsid w:val="00A72120"/>
    <w:rsid w:val="00A72409"/>
    <w:rsid w:val="00A7298E"/>
    <w:rsid w:val="00A72F68"/>
    <w:rsid w:val="00A72FCD"/>
    <w:rsid w:val="00A73031"/>
    <w:rsid w:val="00A732F7"/>
    <w:rsid w:val="00A73413"/>
    <w:rsid w:val="00A7367F"/>
    <w:rsid w:val="00A738E5"/>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B63"/>
    <w:rsid w:val="00A87D4C"/>
    <w:rsid w:val="00A87DB3"/>
    <w:rsid w:val="00A87ECA"/>
    <w:rsid w:val="00A90156"/>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1D6"/>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9"/>
    <w:rsid w:val="00AA5B61"/>
    <w:rsid w:val="00AA6110"/>
    <w:rsid w:val="00AA625E"/>
    <w:rsid w:val="00AA6282"/>
    <w:rsid w:val="00AA62AD"/>
    <w:rsid w:val="00AA6B91"/>
    <w:rsid w:val="00AA7058"/>
    <w:rsid w:val="00AA714E"/>
    <w:rsid w:val="00AA71D3"/>
    <w:rsid w:val="00AA79A3"/>
    <w:rsid w:val="00AB00D6"/>
    <w:rsid w:val="00AB01E4"/>
    <w:rsid w:val="00AB06E9"/>
    <w:rsid w:val="00AB0865"/>
    <w:rsid w:val="00AB0970"/>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18B"/>
    <w:rsid w:val="00AB5388"/>
    <w:rsid w:val="00AB53D0"/>
    <w:rsid w:val="00AB5FD5"/>
    <w:rsid w:val="00AB64A5"/>
    <w:rsid w:val="00AB6CCF"/>
    <w:rsid w:val="00AB6E9F"/>
    <w:rsid w:val="00AB7362"/>
    <w:rsid w:val="00AB7479"/>
    <w:rsid w:val="00AB7882"/>
    <w:rsid w:val="00AB79D6"/>
    <w:rsid w:val="00AC0A75"/>
    <w:rsid w:val="00AC0D58"/>
    <w:rsid w:val="00AC0ED8"/>
    <w:rsid w:val="00AC15C6"/>
    <w:rsid w:val="00AC2A98"/>
    <w:rsid w:val="00AC2E59"/>
    <w:rsid w:val="00AC2F08"/>
    <w:rsid w:val="00AC3186"/>
    <w:rsid w:val="00AC322C"/>
    <w:rsid w:val="00AC375C"/>
    <w:rsid w:val="00AC3A37"/>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C7D40"/>
    <w:rsid w:val="00AD09D6"/>
    <w:rsid w:val="00AD10B0"/>
    <w:rsid w:val="00AD14C5"/>
    <w:rsid w:val="00AD18F6"/>
    <w:rsid w:val="00AD1A12"/>
    <w:rsid w:val="00AD1D49"/>
    <w:rsid w:val="00AD1E17"/>
    <w:rsid w:val="00AD2260"/>
    <w:rsid w:val="00AD2420"/>
    <w:rsid w:val="00AD2C1D"/>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EE4"/>
    <w:rsid w:val="00AE28FB"/>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652"/>
    <w:rsid w:val="00AF2974"/>
    <w:rsid w:val="00AF2CAF"/>
    <w:rsid w:val="00AF31B6"/>
    <w:rsid w:val="00AF3427"/>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93A"/>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3E"/>
    <w:rsid w:val="00B14972"/>
    <w:rsid w:val="00B149B1"/>
    <w:rsid w:val="00B14DB6"/>
    <w:rsid w:val="00B15AFE"/>
    <w:rsid w:val="00B15C31"/>
    <w:rsid w:val="00B15E0A"/>
    <w:rsid w:val="00B16078"/>
    <w:rsid w:val="00B1671F"/>
    <w:rsid w:val="00B168CD"/>
    <w:rsid w:val="00B17337"/>
    <w:rsid w:val="00B17CF9"/>
    <w:rsid w:val="00B20001"/>
    <w:rsid w:val="00B201FF"/>
    <w:rsid w:val="00B210A6"/>
    <w:rsid w:val="00B2177E"/>
    <w:rsid w:val="00B21817"/>
    <w:rsid w:val="00B21F9B"/>
    <w:rsid w:val="00B220AB"/>
    <w:rsid w:val="00B22395"/>
    <w:rsid w:val="00B22737"/>
    <w:rsid w:val="00B2284B"/>
    <w:rsid w:val="00B23005"/>
    <w:rsid w:val="00B23602"/>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6FB9"/>
    <w:rsid w:val="00B2775C"/>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5ED6"/>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6001D"/>
    <w:rsid w:val="00B6059C"/>
    <w:rsid w:val="00B60AC8"/>
    <w:rsid w:val="00B60B95"/>
    <w:rsid w:val="00B60EEF"/>
    <w:rsid w:val="00B614AF"/>
    <w:rsid w:val="00B61527"/>
    <w:rsid w:val="00B616F9"/>
    <w:rsid w:val="00B619EF"/>
    <w:rsid w:val="00B61BB9"/>
    <w:rsid w:val="00B623A7"/>
    <w:rsid w:val="00B62DFB"/>
    <w:rsid w:val="00B63354"/>
    <w:rsid w:val="00B639B4"/>
    <w:rsid w:val="00B63B4C"/>
    <w:rsid w:val="00B64257"/>
    <w:rsid w:val="00B6446C"/>
    <w:rsid w:val="00B64689"/>
    <w:rsid w:val="00B64A1D"/>
    <w:rsid w:val="00B65472"/>
    <w:rsid w:val="00B65D1E"/>
    <w:rsid w:val="00B66C26"/>
    <w:rsid w:val="00B66D82"/>
    <w:rsid w:val="00B66EA5"/>
    <w:rsid w:val="00B672DE"/>
    <w:rsid w:val="00B676E8"/>
    <w:rsid w:val="00B67A4B"/>
    <w:rsid w:val="00B67D2C"/>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06B"/>
    <w:rsid w:val="00B75101"/>
    <w:rsid w:val="00B75989"/>
    <w:rsid w:val="00B75C11"/>
    <w:rsid w:val="00B75C82"/>
    <w:rsid w:val="00B76B57"/>
    <w:rsid w:val="00B801D9"/>
    <w:rsid w:val="00B801EE"/>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D28"/>
    <w:rsid w:val="00B850DC"/>
    <w:rsid w:val="00B85145"/>
    <w:rsid w:val="00B857EF"/>
    <w:rsid w:val="00B8635E"/>
    <w:rsid w:val="00B868F8"/>
    <w:rsid w:val="00B876C8"/>
    <w:rsid w:val="00B87820"/>
    <w:rsid w:val="00B8786B"/>
    <w:rsid w:val="00B8797A"/>
    <w:rsid w:val="00B904BF"/>
    <w:rsid w:val="00B90BBD"/>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27"/>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399"/>
    <w:rsid w:val="00BC1A50"/>
    <w:rsid w:val="00BC1C01"/>
    <w:rsid w:val="00BC2042"/>
    <w:rsid w:val="00BC27FF"/>
    <w:rsid w:val="00BC2ADD"/>
    <w:rsid w:val="00BC30A3"/>
    <w:rsid w:val="00BC38FF"/>
    <w:rsid w:val="00BC3D9B"/>
    <w:rsid w:val="00BC3E41"/>
    <w:rsid w:val="00BC4280"/>
    <w:rsid w:val="00BC4315"/>
    <w:rsid w:val="00BC437B"/>
    <w:rsid w:val="00BC52E5"/>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589"/>
    <w:rsid w:val="00BE3640"/>
    <w:rsid w:val="00BE4302"/>
    <w:rsid w:val="00BE475C"/>
    <w:rsid w:val="00BE4952"/>
    <w:rsid w:val="00BE4C60"/>
    <w:rsid w:val="00BE4E45"/>
    <w:rsid w:val="00BE52D0"/>
    <w:rsid w:val="00BE5B60"/>
    <w:rsid w:val="00BE5BBF"/>
    <w:rsid w:val="00BE7042"/>
    <w:rsid w:val="00BE70FF"/>
    <w:rsid w:val="00BE72CD"/>
    <w:rsid w:val="00BE73A5"/>
    <w:rsid w:val="00BF00A6"/>
    <w:rsid w:val="00BF02E3"/>
    <w:rsid w:val="00BF03F3"/>
    <w:rsid w:val="00BF03FB"/>
    <w:rsid w:val="00BF0724"/>
    <w:rsid w:val="00BF1A0B"/>
    <w:rsid w:val="00BF1A53"/>
    <w:rsid w:val="00BF2C77"/>
    <w:rsid w:val="00BF3E9B"/>
    <w:rsid w:val="00BF4A31"/>
    <w:rsid w:val="00BF4BEB"/>
    <w:rsid w:val="00BF4F0B"/>
    <w:rsid w:val="00BF546A"/>
    <w:rsid w:val="00BF553C"/>
    <w:rsid w:val="00BF5ACD"/>
    <w:rsid w:val="00BF5B02"/>
    <w:rsid w:val="00BF5F68"/>
    <w:rsid w:val="00BF5F9C"/>
    <w:rsid w:val="00BF631B"/>
    <w:rsid w:val="00BF6521"/>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0C5"/>
    <w:rsid w:val="00C03E12"/>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0B"/>
    <w:rsid w:val="00C13691"/>
    <w:rsid w:val="00C13DEB"/>
    <w:rsid w:val="00C13E44"/>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0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B4"/>
    <w:rsid w:val="00C632BD"/>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886"/>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6F2F"/>
    <w:rsid w:val="00C76F61"/>
    <w:rsid w:val="00C77540"/>
    <w:rsid w:val="00C7791E"/>
    <w:rsid w:val="00C77C3D"/>
    <w:rsid w:val="00C77DEF"/>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43F"/>
    <w:rsid w:val="00C904B3"/>
    <w:rsid w:val="00C909DF"/>
    <w:rsid w:val="00C90BEE"/>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59D6"/>
    <w:rsid w:val="00CA60F0"/>
    <w:rsid w:val="00CA66CA"/>
    <w:rsid w:val="00CA6964"/>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0D9B"/>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1E53"/>
    <w:rsid w:val="00CD270B"/>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447"/>
    <w:rsid w:val="00CE0788"/>
    <w:rsid w:val="00CE0A4C"/>
    <w:rsid w:val="00CE15F7"/>
    <w:rsid w:val="00CE1D54"/>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3"/>
    <w:rsid w:val="00CE7C6F"/>
    <w:rsid w:val="00CE7F2F"/>
    <w:rsid w:val="00CF030B"/>
    <w:rsid w:val="00CF0699"/>
    <w:rsid w:val="00CF0AA4"/>
    <w:rsid w:val="00CF0ED0"/>
    <w:rsid w:val="00CF1067"/>
    <w:rsid w:val="00CF12F8"/>
    <w:rsid w:val="00CF1850"/>
    <w:rsid w:val="00CF186A"/>
    <w:rsid w:val="00CF2104"/>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98D"/>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4EF9"/>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8BD"/>
    <w:rsid w:val="00D22AB4"/>
    <w:rsid w:val="00D235DF"/>
    <w:rsid w:val="00D23693"/>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991"/>
    <w:rsid w:val="00D36A5B"/>
    <w:rsid w:val="00D37498"/>
    <w:rsid w:val="00D37509"/>
    <w:rsid w:val="00D37941"/>
    <w:rsid w:val="00D37D52"/>
    <w:rsid w:val="00D37E89"/>
    <w:rsid w:val="00D4056E"/>
    <w:rsid w:val="00D40665"/>
    <w:rsid w:val="00D4100F"/>
    <w:rsid w:val="00D41128"/>
    <w:rsid w:val="00D41327"/>
    <w:rsid w:val="00D41E57"/>
    <w:rsid w:val="00D4263E"/>
    <w:rsid w:val="00D428CD"/>
    <w:rsid w:val="00D43F7E"/>
    <w:rsid w:val="00D441B2"/>
    <w:rsid w:val="00D44310"/>
    <w:rsid w:val="00D448E4"/>
    <w:rsid w:val="00D453BD"/>
    <w:rsid w:val="00D453E3"/>
    <w:rsid w:val="00D455B7"/>
    <w:rsid w:val="00D4566A"/>
    <w:rsid w:val="00D45AC3"/>
    <w:rsid w:val="00D45C09"/>
    <w:rsid w:val="00D46AE6"/>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2EDB"/>
    <w:rsid w:val="00D732A9"/>
    <w:rsid w:val="00D73538"/>
    <w:rsid w:val="00D735AC"/>
    <w:rsid w:val="00D73D84"/>
    <w:rsid w:val="00D7465E"/>
    <w:rsid w:val="00D74F26"/>
    <w:rsid w:val="00D750D8"/>
    <w:rsid w:val="00D75601"/>
    <w:rsid w:val="00D75900"/>
    <w:rsid w:val="00D75A9C"/>
    <w:rsid w:val="00D75BF5"/>
    <w:rsid w:val="00D75F42"/>
    <w:rsid w:val="00D76028"/>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4343"/>
    <w:rsid w:val="00D9436E"/>
    <w:rsid w:val="00D9459F"/>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0A63"/>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DD2"/>
    <w:rsid w:val="00DA6F0A"/>
    <w:rsid w:val="00DA7476"/>
    <w:rsid w:val="00DA7920"/>
    <w:rsid w:val="00DA7972"/>
    <w:rsid w:val="00DA7B05"/>
    <w:rsid w:val="00DA7DAB"/>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439"/>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371D"/>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123"/>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05C"/>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CE8"/>
    <w:rsid w:val="00DE7E72"/>
    <w:rsid w:val="00DF02E9"/>
    <w:rsid w:val="00DF0586"/>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5CC"/>
    <w:rsid w:val="00E106B5"/>
    <w:rsid w:val="00E10E24"/>
    <w:rsid w:val="00E113CD"/>
    <w:rsid w:val="00E11511"/>
    <w:rsid w:val="00E117E5"/>
    <w:rsid w:val="00E11860"/>
    <w:rsid w:val="00E11EBE"/>
    <w:rsid w:val="00E12112"/>
    <w:rsid w:val="00E12376"/>
    <w:rsid w:val="00E12A9A"/>
    <w:rsid w:val="00E13022"/>
    <w:rsid w:val="00E13777"/>
    <w:rsid w:val="00E13AA6"/>
    <w:rsid w:val="00E13D0E"/>
    <w:rsid w:val="00E14064"/>
    <w:rsid w:val="00E1474E"/>
    <w:rsid w:val="00E14A92"/>
    <w:rsid w:val="00E14B53"/>
    <w:rsid w:val="00E14B75"/>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10"/>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08A"/>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488"/>
    <w:rsid w:val="00E40C23"/>
    <w:rsid w:val="00E40CC1"/>
    <w:rsid w:val="00E41211"/>
    <w:rsid w:val="00E4164E"/>
    <w:rsid w:val="00E4177B"/>
    <w:rsid w:val="00E417B9"/>
    <w:rsid w:val="00E41979"/>
    <w:rsid w:val="00E419C7"/>
    <w:rsid w:val="00E41DCF"/>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E47"/>
    <w:rsid w:val="00E533DE"/>
    <w:rsid w:val="00E538CA"/>
    <w:rsid w:val="00E53C7F"/>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960"/>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B43"/>
    <w:rsid w:val="00E63D93"/>
    <w:rsid w:val="00E63FD4"/>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2B0"/>
    <w:rsid w:val="00E71837"/>
    <w:rsid w:val="00E7187F"/>
    <w:rsid w:val="00E7197C"/>
    <w:rsid w:val="00E719DC"/>
    <w:rsid w:val="00E71B24"/>
    <w:rsid w:val="00E722A3"/>
    <w:rsid w:val="00E72614"/>
    <w:rsid w:val="00E72AA3"/>
    <w:rsid w:val="00E72E93"/>
    <w:rsid w:val="00E73560"/>
    <w:rsid w:val="00E736ED"/>
    <w:rsid w:val="00E73B3C"/>
    <w:rsid w:val="00E73F93"/>
    <w:rsid w:val="00E74525"/>
    <w:rsid w:val="00E74ADD"/>
    <w:rsid w:val="00E74D34"/>
    <w:rsid w:val="00E752CA"/>
    <w:rsid w:val="00E75A57"/>
    <w:rsid w:val="00E75D61"/>
    <w:rsid w:val="00E75FB8"/>
    <w:rsid w:val="00E7605A"/>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2B9E"/>
    <w:rsid w:val="00E837C6"/>
    <w:rsid w:val="00E83F7B"/>
    <w:rsid w:val="00E8480B"/>
    <w:rsid w:val="00E84CD2"/>
    <w:rsid w:val="00E8525D"/>
    <w:rsid w:val="00E853E5"/>
    <w:rsid w:val="00E858BD"/>
    <w:rsid w:val="00E858E9"/>
    <w:rsid w:val="00E85DC2"/>
    <w:rsid w:val="00E85E4F"/>
    <w:rsid w:val="00E86169"/>
    <w:rsid w:val="00E861FB"/>
    <w:rsid w:val="00E86563"/>
    <w:rsid w:val="00E868AD"/>
    <w:rsid w:val="00E86916"/>
    <w:rsid w:val="00E86966"/>
    <w:rsid w:val="00E86B07"/>
    <w:rsid w:val="00E8767F"/>
    <w:rsid w:val="00E87BD4"/>
    <w:rsid w:val="00E87D37"/>
    <w:rsid w:val="00E902E5"/>
    <w:rsid w:val="00E9034C"/>
    <w:rsid w:val="00E904E5"/>
    <w:rsid w:val="00E90724"/>
    <w:rsid w:val="00E9076E"/>
    <w:rsid w:val="00E90DF5"/>
    <w:rsid w:val="00E911A8"/>
    <w:rsid w:val="00E917A3"/>
    <w:rsid w:val="00E91836"/>
    <w:rsid w:val="00E91A41"/>
    <w:rsid w:val="00E91BD9"/>
    <w:rsid w:val="00E91D02"/>
    <w:rsid w:val="00E92455"/>
    <w:rsid w:val="00E92C83"/>
    <w:rsid w:val="00E92FF0"/>
    <w:rsid w:val="00E93120"/>
    <w:rsid w:val="00E9393B"/>
    <w:rsid w:val="00E93AA8"/>
    <w:rsid w:val="00E943CF"/>
    <w:rsid w:val="00E94637"/>
    <w:rsid w:val="00E94ABF"/>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428"/>
    <w:rsid w:val="00EA1B30"/>
    <w:rsid w:val="00EA1C18"/>
    <w:rsid w:val="00EA1CCD"/>
    <w:rsid w:val="00EA1EE0"/>
    <w:rsid w:val="00EA211A"/>
    <w:rsid w:val="00EA219B"/>
    <w:rsid w:val="00EA2578"/>
    <w:rsid w:val="00EA2B9B"/>
    <w:rsid w:val="00EA351B"/>
    <w:rsid w:val="00EA353F"/>
    <w:rsid w:val="00EA390C"/>
    <w:rsid w:val="00EA3E82"/>
    <w:rsid w:val="00EA3F98"/>
    <w:rsid w:val="00EA3FD3"/>
    <w:rsid w:val="00EA460C"/>
    <w:rsid w:val="00EA4A83"/>
    <w:rsid w:val="00EA5769"/>
    <w:rsid w:val="00EA582A"/>
    <w:rsid w:val="00EA5A72"/>
    <w:rsid w:val="00EA6049"/>
    <w:rsid w:val="00EA65B5"/>
    <w:rsid w:val="00EA6925"/>
    <w:rsid w:val="00EA70C6"/>
    <w:rsid w:val="00EA786D"/>
    <w:rsid w:val="00EA791C"/>
    <w:rsid w:val="00EA7C80"/>
    <w:rsid w:val="00EA7F0F"/>
    <w:rsid w:val="00EB0168"/>
    <w:rsid w:val="00EB1325"/>
    <w:rsid w:val="00EB172F"/>
    <w:rsid w:val="00EB1B94"/>
    <w:rsid w:val="00EB216E"/>
    <w:rsid w:val="00EB24C0"/>
    <w:rsid w:val="00EB2782"/>
    <w:rsid w:val="00EB2877"/>
    <w:rsid w:val="00EB2980"/>
    <w:rsid w:val="00EB2E56"/>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373"/>
    <w:rsid w:val="00EC252D"/>
    <w:rsid w:val="00EC2649"/>
    <w:rsid w:val="00EC2661"/>
    <w:rsid w:val="00EC2CBA"/>
    <w:rsid w:val="00EC2DC0"/>
    <w:rsid w:val="00EC311A"/>
    <w:rsid w:val="00EC4125"/>
    <w:rsid w:val="00EC4147"/>
    <w:rsid w:val="00EC427A"/>
    <w:rsid w:val="00EC4642"/>
    <w:rsid w:val="00EC4B88"/>
    <w:rsid w:val="00EC526D"/>
    <w:rsid w:val="00EC53C6"/>
    <w:rsid w:val="00EC5A8B"/>
    <w:rsid w:val="00EC5F83"/>
    <w:rsid w:val="00EC5FF4"/>
    <w:rsid w:val="00EC6169"/>
    <w:rsid w:val="00EC6E4B"/>
    <w:rsid w:val="00EC6EFD"/>
    <w:rsid w:val="00EC709F"/>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266"/>
    <w:rsid w:val="00ED54B4"/>
    <w:rsid w:val="00ED649E"/>
    <w:rsid w:val="00ED67BE"/>
    <w:rsid w:val="00ED6864"/>
    <w:rsid w:val="00ED6A66"/>
    <w:rsid w:val="00ED6E7A"/>
    <w:rsid w:val="00ED70F2"/>
    <w:rsid w:val="00ED72DE"/>
    <w:rsid w:val="00ED737B"/>
    <w:rsid w:val="00ED761E"/>
    <w:rsid w:val="00EE08D1"/>
    <w:rsid w:val="00EE08D5"/>
    <w:rsid w:val="00EE0D8D"/>
    <w:rsid w:val="00EE106A"/>
    <w:rsid w:val="00EE11A5"/>
    <w:rsid w:val="00EE1243"/>
    <w:rsid w:val="00EE1595"/>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1EB2"/>
    <w:rsid w:val="00F02112"/>
    <w:rsid w:val="00F02E74"/>
    <w:rsid w:val="00F040E9"/>
    <w:rsid w:val="00F04C1E"/>
    <w:rsid w:val="00F04DBA"/>
    <w:rsid w:val="00F055C8"/>
    <w:rsid w:val="00F056CE"/>
    <w:rsid w:val="00F05C70"/>
    <w:rsid w:val="00F061E3"/>
    <w:rsid w:val="00F06339"/>
    <w:rsid w:val="00F06ADB"/>
    <w:rsid w:val="00F070B8"/>
    <w:rsid w:val="00F07765"/>
    <w:rsid w:val="00F07C1D"/>
    <w:rsid w:val="00F07F57"/>
    <w:rsid w:val="00F07F6A"/>
    <w:rsid w:val="00F1010A"/>
    <w:rsid w:val="00F10559"/>
    <w:rsid w:val="00F105BF"/>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8BD"/>
    <w:rsid w:val="00F16DB5"/>
    <w:rsid w:val="00F17609"/>
    <w:rsid w:val="00F17679"/>
    <w:rsid w:val="00F17AC2"/>
    <w:rsid w:val="00F17D87"/>
    <w:rsid w:val="00F17D88"/>
    <w:rsid w:val="00F17E8C"/>
    <w:rsid w:val="00F2047E"/>
    <w:rsid w:val="00F204EE"/>
    <w:rsid w:val="00F207F1"/>
    <w:rsid w:val="00F20A04"/>
    <w:rsid w:val="00F210AB"/>
    <w:rsid w:val="00F21520"/>
    <w:rsid w:val="00F2183D"/>
    <w:rsid w:val="00F21BA9"/>
    <w:rsid w:val="00F21D3F"/>
    <w:rsid w:val="00F22702"/>
    <w:rsid w:val="00F2279A"/>
    <w:rsid w:val="00F22BC1"/>
    <w:rsid w:val="00F22DC1"/>
    <w:rsid w:val="00F22FEC"/>
    <w:rsid w:val="00F23BB9"/>
    <w:rsid w:val="00F23CC2"/>
    <w:rsid w:val="00F23EFA"/>
    <w:rsid w:val="00F24466"/>
    <w:rsid w:val="00F24531"/>
    <w:rsid w:val="00F24854"/>
    <w:rsid w:val="00F25026"/>
    <w:rsid w:val="00F25032"/>
    <w:rsid w:val="00F2506F"/>
    <w:rsid w:val="00F250FE"/>
    <w:rsid w:val="00F2588A"/>
    <w:rsid w:val="00F26B73"/>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656"/>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B2E"/>
    <w:rsid w:val="00F43BFA"/>
    <w:rsid w:val="00F440F1"/>
    <w:rsid w:val="00F44715"/>
    <w:rsid w:val="00F44AE1"/>
    <w:rsid w:val="00F44C86"/>
    <w:rsid w:val="00F450E8"/>
    <w:rsid w:val="00F457ED"/>
    <w:rsid w:val="00F45938"/>
    <w:rsid w:val="00F45D6A"/>
    <w:rsid w:val="00F45ECF"/>
    <w:rsid w:val="00F460AB"/>
    <w:rsid w:val="00F461D7"/>
    <w:rsid w:val="00F464E3"/>
    <w:rsid w:val="00F46ABC"/>
    <w:rsid w:val="00F46BC4"/>
    <w:rsid w:val="00F46C06"/>
    <w:rsid w:val="00F46E85"/>
    <w:rsid w:val="00F47037"/>
    <w:rsid w:val="00F47402"/>
    <w:rsid w:val="00F47741"/>
    <w:rsid w:val="00F478E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2EC"/>
    <w:rsid w:val="00F5647C"/>
    <w:rsid w:val="00F568FC"/>
    <w:rsid w:val="00F56C2A"/>
    <w:rsid w:val="00F56D12"/>
    <w:rsid w:val="00F56D70"/>
    <w:rsid w:val="00F57986"/>
    <w:rsid w:val="00F57B2A"/>
    <w:rsid w:val="00F6003C"/>
    <w:rsid w:val="00F600E7"/>
    <w:rsid w:val="00F6102E"/>
    <w:rsid w:val="00F61053"/>
    <w:rsid w:val="00F6166A"/>
    <w:rsid w:val="00F61856"/>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94A"/>
    <w:rsid w:val="00F85F30"/>
    <w:rsid w:val="00F865DC"/>
    <w:rsid w:val="00F869A3"/>
    <w:rsid w:val="00F86C16"/>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666"/>
    <w:rsid w:val="00FA7A60"/>
    <w:rsid w:val="00FB03B5"/>
    <w:rsid w:val="00FB03B6"/>
    <w:rsid w:val="00FB05A9"/>
    <w:rsid w:val="00FB1030"/>
    <w:rsid w:val="00FB16E0"/>
    <w:rsid w:val="00FB1D0C"/>
    <w:rsid w:val="00FB234F"/>
    <w:rsid w:val="00FB249A"/>
    <w:rsid w:val="00FB2545"/>
    <w:rsid w:val="00FB26E0"/>
    <w:rsid w:val="00FB2920"/>
    <w:rsid w:val="00FB2F0B"/>
    <w:rsid w:val="00FB412E"/>
    <w:rsid w:val="00FB41AB"/>
    <w:rsid w:val="00FB43A8"/>
    <w:rsid w:val="00FB4748"/>
    <w:rsid w:val="00FB47D6"/>
    <w:rsid w:val="00FB48C3"/>
    <w:rsid w:val="00FB4D6E"/>
    <w:rsid w:val="00FB6719"/>
    <w:rsid w:val="00FB69D3"/>
    <w:rsid w:val="00FB6CC4"/>
    <w:rsid w:val="00FB7755"/>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1D87"/>
    <w:rsid w:val="00FD290E"/>
    <w:rsid w:val="00FD2998"/>
    <w:rsid w:val="00FD310B"/>
    <w:rsid w:val="00FD36EF"/>
    <w:rsid w:val="00FD375A"/>
    <w:rsid w:val="00FD377A"/>
    <w:rsid w:val="00FD3911"/>
    <w:rsid w:val="00FD3A97"/>
    <w:rsid w:val="00FD40A5"/>
    <w:rsid w:val="00FD47F1"/>
    <w:rsid w:val="00FD4D00"/>
    <w:rsid w:val="00FD4D43"/>
    <w:rsid w:val="00FD4D75"/>
    <w:rsid w:val="00FD5339"/>
    <w:rsid w:val="00FD540E"/>
    <w:rsid w:val="00FD594B"/>
    <w:rsid w:val="00FD5E1D"/>
    <w:rsid w:val="00FD6079"/>
    <w:rsid w:val="00FD60E2"/>
    <w:rsid w:val="00FD6BC8"/>
    <w:rsid w:val="00FD6CFB"/>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2DC"/>
    <w:rsid w:val="00FE5914"/>
    <w:rsid w:val="00FE5BA1"/>
    <w:rsid w:val="00FE5EFA"/>
    <w:rsid w:val="00FE60F9"/>
    <w:rsid w:val="00FE64C1"/>
    <w:rsid w:val="00FE67C8"/>
    <w:rsid w:val="00FE6C1E"/>
    <w:rsid w:val="00FE6E20"/>
    <w:rsid w:val="00FE6F10"/>
    <w:rsid w:val="00FE715F"/>
    <w:rsid w:val="00FE763E"/>
    <w:rsid w:val="00FE7DB3"/>
    <w:rsid w:val="00FF052C"/>
    <w:rsid w:val="00FF07AB"/>
    <w:rsid w:val="00FF0C25"/>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B0533B04-7AE1-4631-83C8-8A346417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207204"/>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Title,Underrubrik2,H3,h3,no break,Memo Heading 3,hello,Titre 3 Car,no break Car,H3 Car,Underrubrik2 Car,h3 Car,Memo Heading 3 Car,hello Car,Heading 3 Char Car,no break Char Car,H3 Char Car,Underrubrik2 Char Car,h3 Char Car,标题"/>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15"/>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uiPriority w:val="99"/>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出段落1,列,P"/>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Caption Char1 Char Char1,cap Char Char1 Char1,Caption Char Char1 Char Char1,cap Char2 Char1,条目 Char1,cap1 Char1,cap2 Char1,cap11 Char1,Légende-figure Char2,Légende-figure Char Char1,Beschrifubg Char1,Beschriftung Char Char1,C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ì¬º¥¹¥È¶ÎÂä Char,ÁÐ³ö¶ÎÂä Char,列表段落1 Char,—ño’i—Ž Char,¥ê¥¹¥È¶ÎÂä Char,1st level - Bullet List Paragraph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207204"/>
    <w:rPr>
      <w:rFonts w:ascii="Arial" w:eastAsia="Times New Roman" w:hAnsi="Arial"/>
      <w:sz w:val="36"/>
      <w:lang w:val="en-GB"/>
    </w:rPr>
  </w:style>
  <w:style w:type="character" w:customStyle="1" w:styleId="Heading3Char">
    <w:name w:val="Heading 3 Char"/>
    <w:aliases w:val="Title Char1,Underrubrik2 Char,H3 Char,h3 Char,no break Char,Memo Heading 3 Char,hello Char,Titre 3 Car Char,no break Car Char,H3 Car Char,Underrubrik2 Car Char,h3 Car Char,Memo Heading 3 Car Char,hello Car Char,Heading 3 Char Car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BE2474"/>
    <w:rPr>
      <w:color w:val="2B579A"/>
      <w:shd w:val="clear" w:color="auto" w:fill="E1DFDD"/>
    </w:rPr>
  </w:style>
  <w:style w:type="character" w:customStyle="1" w:styleId="cf01">
    <w:name w:val="cf01"/>
    <w:basedOn w:val="DefaultParagraphFont"/>
    <w:rsid w:val="00103215"/>
    <w:rPr>
      <w:rFonts w:ascii="Segoe UI" w:hAnsi="Segoe UI" w:cs="Segoe UI" w:hint="default"/>
      <w:b/>
      <w:bCs/>
      <w:sz w:val="18"/>
      <w:szCs w:val="18"/>
    </w:rPr>
  </w:style>
  <w:style w:type="paragraph" w:customStyle="1" w:styleId="3GPPText">
    <w:name w:val="3GPP Text"/>
    <w:basedOn w:val="Normal"/>
    <w:link w:val="3GPPTextChar"/>
    <w:qFormat/>
    <w:rsid w:val="00B90BBD"/>
    <w:pPr>
      <w:spacing w:before="120" w:after="120"/>
      <w:jc w:val="both"/>
    </w:pPr>
    <w:rPr>
      <w:rFonts w:eastAsia="SimSun"/>
      <w:sz w:val="22"/>
      <w:lang w:val="en-US" w:eastAsia="en-US"/>
    </w:rPr>
  </w:style>
  <w:style w:type="character" w:customStyle="1" w:styleId="3GPPTextChar">
    <w:name w:val="3GPP Text Char"/>
    <w:link w:val="3GPPText"/>
    <w:qFormat/>
    <w:rsid w:val="00B90BBD"/>
    <w:rPr>
      <w:rFonts w:eastAsia="SimSun"/>
      <w:sz w:val="22"/>
      <w:lang w:eastAsia="en-US"/>
    </w:rPr>
  </w:style>
  <w:style w:type="paragraph" w:customStyle="1" w:styleId="Style1">
    <w:name w:val="Style1"/>
    <w:basedOn w:val="Heading2"/>
    <w:autoRedefine/>
    <w:qFormat/>
    <w:rsid w:val="00B90BBD"/>
    <w:pPr>
      <w:keepLines w:val="0"/>
      <w:overflowPunct/>
      <w:autoSpaceDE/>
      <w:autoSpaceDN/>
      <w:adjustRightInd/>
      <w:spacing w:before="0" w:after="160"/>
      <w:ind w:left="576" w:right="284" w:hanging="576"/>
      <w:textAlignment w:val="auto"/>
    </w:pPr>
    <w:rPr>
      <w:rFonts w:eastAsia="SimSun"/>
      <w:b/>
      <w:sz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rsid w:val="00B90BBD"/>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5555386">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731237">
      <w:bodyDiv w:val="1"/>
      <w:marLeft w:val="0"/>
      <w:marRight w:val="0"/>
      <w:marTop w:val="0"/>
      <w:marBottom w:val="0"/>
      <w:divBdr>
        <w:top w:val="none" w:sz="0" w:space="0" w:color="auto"/>
        <w:left w:val="none" w:sz="0" w:space="0" w:color="auto"/>
        <w:bottom w:val="none" w:sz="0" w:space="0" w:color="auto"/>
        <w:right w:val="none" w:sz="0" w:space="0" w:color="auto"/>
      </w:divBdr>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35722881">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36217460">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49158977">
      <w:bodyDiv w:val="1"/>
      <w:marLeft w:val="0"/>
      <w:marRight w:val="0"/>
      <w:marTop w:val="0"/>
      <w:marBottom w:val="0"/>
      <w:divBdr>
        <w:top w:val="none" w:sz="0" w:space="0" w:color="auto"/>
        <w:left w:val="none" w:sz="0" w:space="0" w:color="auto"/>
        <w:bottom w:val="none" w:sz="0" w:space="0" w:color="auto"/>
        <w:right w:val="none" w:sz="0" w:space="0" w:color="auto"/>
      </w:divBdr>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10677619">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96228183">
      <w:bodyDiv w:val="1"/>
      <w:marLeft w:val="0"/>
      <w:marRight w:val="0"/>
      <w:marTop w:val="0"/>
      <w:marBottom w:val="0"/>
      <w:divBdr>
        <w:top w:val="none" w:sz="0" w:space="0" w:color="auto"/>
        <w:left w:val="none" w:sz="0" w:space="0" w:color="auto"/>
        <w:bottom w:val="none" w:sz="0" w:space="0" w:color="auto"/>
        <w:right w:val="none" w:sz="0" w:space="0" w:color="auto"/>
      </w:divBdr>
    </w:div>
    <w:div w:id="1699433729">
      <w:bodyDiv w:val="1"/>
      <w:marLeft w:val="0"/>
      <w:marRight w:val="0"/>
      <w:marTop w:val="0"/>
      <w:marBottom w:val="0"/>
      <w:divBdr>
        <w:top w:val="none" w:sz="0" w:space="0" w:color="auto"/>
        <w:left w:val="none" w:sz="0" w:space="0" w:color="auto"/>
        <w:bottom w:val="none" w:sz="0" w:space="0" w:color="auto"/>
        <w:right w:val="none" w:sz="0" w:space="0" w:color="auto"/>
      </w:divBdr>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44592338">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3.xml><?xml version="1.0" encoding="utf-8"?>
<ds:datastoreItem xmlns:ds="http://schemas.openxmlformats.org/officeDocument/2006/customXml" ds:itemID="{C494B6F1-461F-46E5-B4EC-1A8DA457A88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UL Scheduling enhancements for XR to reduce the delay</vt:lpstr>
    </vt:vector>
  </TitlesOfParts>
  <Company>Alcatel-Lucent</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Scheduling enhancements for XR</dc:title>
  <dc:subject/>
  <dc:creator>Sony</dc:creator>
  <cp:keywords/>
  <cp:lastModifiedBy>Sharma, Vivek</cp:lastModifiedBy>
  <cp:revision>2</cp:revision>
  <cp:lastPrinted>2009-09-27T16:02:00Z</cp:lastPrinted>
  <dcterms:created xsi:type="dcterms:W3CDTF">2025-08-14T11:10:00Z</dcterms:created>
  <dcterms:modified xsi:type="dcterms:W3CDTF">2025-08-14T11:10:00Z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